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B67" w:rsidRPr="00BB1B65" w:rsidRDefault="000C3B67" w:rsidP="0068394B">
      <w:pPr>
        <w:jc w:val="center"/>
        <w:rPr>
          <w:sz w:val="28"/>
          <w:szCs w:val="28"/>
        </w:rPr>
      </w:pPr>
      <w:r>
        <w:rPr>
          <w:sz w:val="28"/>
          <w:szCs w:val="28"/>
        </w:rPr>
        <w:t>-</w:t>
      </w:r>
      <w:r w:rsidRPr="00BB1B65">
        <w:rPr>
          <w:sz w:val="28"/>
          <w:szCs w:val="28"/>
        </w:rPr>
        <w:t>МИНОБРНАУКИ РОССИИ</w:t>
      </w:r>
    </w:p>
    <w:p w:rsidR="000C3B67" w:rsidRPr="00BB1B65" w:rsidRDefault="000C3B67"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C3B67" w:rsidRPr="00BB1B65" w:rsidRDefault="000C3B67" w:rsidP="0068394B">
      <w:pPr>
        <w:jc w:val="center"/>
        <w:rPr>
          <w:b/>
          <w:sz w:val="28"/>
          <w:szCs w:val="28"/>
        </w:rPr>
      </w:pPr>
      <w:r w:rsidRPr="00BB1B65">
        <w:rPr>
          <w:b/>
          <w:sz w:val="28"/>
          <w:szCs w:val="28"/>
        </w:rPr>
        <w:t>«Гжельский государственный университет»</w:t>
      </w:r>
    </w:p>
    <w:p w:rsidR="000C3B67" w:rsidRPr="00BB1B65" w:rsidRDefault="000C3B67" w:rsidP="0068394B">
      <w:pPr>
        <w:jc w:val="center"/>
        <w:rPr>
          <w:sz w:val="28"/>
          <w:szCs w:val="28"/>
        </w:rPr>
      </w:pPr>
      <w:r w:rsidRPr="00BB1B65">
        <w:rPr>
          <w:sz w:val="28"/>
          <w:szCs w:val="28"/>
        </w:rPr>
        <w:t>(ГГУ)</w:t>
      </w:r>
    </w:p>
    <w:p w:rsidR="000C3B67" w:rsidRPr="00BB1B65" w:rsidRDefault="000C3B67" w:rsidP="0068394B">
      <w:pPr>
        <w:rPr>
          <w:sz w:val="28"/>
          <w:szCs w:val="28"/>
        </w:rPr>
      </w:pPr>
    </w:p>
    <w:p w:rsidR="000C3B67" w:rsidRPr="00BB1B65" w:rsidRDefault="000C3B67" w:rsidP="0068394B">
      <w:pPr>
        <w:pStyle w:val="Style15"/>
        <w:tabs>
          <w:tab w:val="left" w:leader="underscore" w:pos="9760"/>
        </w:tabs>
        <w:spacing w:line="360" w:lineRule="auto"/>
        <w:rPr>
          <w:rStyle w:val="FontStyle53"/>
          <w:bCs/>
          <w:sz w:val="28"/>
          <w:szCs w:val="28"/>
        </w:rPr>
      </w:pPr>
    </w:p>
    <w:p w:rsidR="000C3B67" w:rsidRPr="00BB1B65" w:rsidRDefault="000C3B67" w:rsidP="0068394B">
      <w:pPr>
        <w:pStyle w:val="Style15"/>
        <w:tabs>
          <w:tab w:val="left" w:leader="underscore" w:pos="9760"/>
        </w:tabs>
        <w:spacing w:line="360" w:lineRule="auto"/>
        <w:rPr>
          <w:rStyle w:val="FontStyle53"/>
          <w:bCs/>
          <w:sz w:val="28"/>
          <w:szCs w:val="28"/>
        </w:rPr>
      </w:pPr>
    </w:p>
    <w:p w:rsidR="000C3B67" w:rsidRPr="00BB1B65" w:rsidRDefault="000C3B67" w:rsidP="0068394B">
      <w:pPr>
        <w:pStyle w:val="Style15"/>
        <w:tabs>
          <w:tab w:val="left" w:leader="underscore" w:pos="9760"/>
        </w:tabs>
        <w:spacing w:line="360" w:lineRule="auto"/>
        <w:rPr>
          <w:rStyle w:val="FontStyle53"/>
          <w:bCs/>
          <w:sz w:val="28"/>
          <w:szCs w:val="28"/>
        </w:rPr>
      </w:pPr>
    </w:p>
    <w:p w:rsidR="000C3B67" w:rsidRPr="00BB1B65" w:rsidRDefault="000C3B67"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0C3B67" w:rsidRPr="00BB1B65" w:rsidRDefault="000C3B67" w:rsidP="0068394B">
      <w:pPr>
        <w:tabs>
          <w:tab w:val="left" w:pos="680"/>
          <w:tab w:val="left" w:pos="851"/>
          <w:tab w:val="left" w:pos="6240"/>
        </w:tabs>
        <w:rPr>
          <w:noProof/>
          <w:sz w:val="28"/>
          <w:szCs w:val="28"/>
        </w:rPr>
      </w:pPr>
      <w:r w:rsidRPr="00BB1B65">
        <w:rPr>
          <w:noProof/>
          <w:sz w:val="28"/>
          <w:szCs w:val="28"/>
        </w:rPr>
        <w:tab/>
      </w:r>
    </w:p>
    <w:p w:rsidR="000C3B67" w:rsidRPr="00BB1B65" w:rsidRDefault="000C3B67" w:rsidP="0068394B">
      <w:pPr>
        <w:tabs>
          <w:tab w:val="left" w:pos="680"/>
          <w:tab w:val="left" w:pos="851"/>
          <w:tab w:val="left" w:pos="6240"/>
        </w:tabs>
        <w:rPr>
          <w:noProof/>
          <w:sz w:val="28"/>
          <w:szCs w:val="28"/>
        </w:rPr>
      </w:pPr>
    </w:p>
    <w:p w:rsidR="000C3B67" w:rsidRPr="00BB1B65" w:rsidRDefault="000C3B67" w:rsidP="0068394B">
      <w:pPr>
        <w:tabs>
          <w:tab w:val="left" w:pos="680"/>
          <w:tab w:val="left" w:pos="851"/>
          <w:tab w:val="left" w:pos="6240"/>
        </w:tabs>
        <w:rPr>
          <w:sz w:val="28"/>
          <w:szCs w:val="28"/>
        </w:rPr>
      </w:pPr>
    </w:p>
    <w:p w:rsidR="000C3B67" w:rsidRPr="00BB1B65" w:rsidRDefault="000C3B67" w:rsidP="0068394B">
      <w:pPr>
        <w:pStyle w:val="Style11"/>
        <w:widowControl/>
        <w:rPr>
          <w:bCs/>
          <w:sz w:val="28"/>
          <w:szCs w:val="28"/>
          <w:u w:val="single"/>
        </w:rPr>
      </w:pPr>
      <w:r w:rsidRPr="00BB1B65">
        <w:rPr>
          <w:bCs/>
          <w:sz w:val="28"/>
          <w:szCs w:val="28"/>
          <w:u w:val="single"/>
        </w:rPr>
        <w:t>Рабочая программа дисциплины</w:t>
      </w:r>
    </w:p>
    <w:p w:rsidR="000C3B67" w:rsidRPr="00BB1B65" w:rsidRDefault="000C3B67" w:rsidP="0068394B">
      <w:pPr>
        <w:tabs>
          <w:tab w:val="left" w:pos="680"/>
          <w:tab w:val="left" w:pos="851"/>
        </w:tabs>
        <w:jc w:val="center"/>
        <w:rPr>
          <w:sz w:val="28"/>
          <w:szCs w:val="28"/>
        </w:rPr>
      </w:pPr>
    </w:p>
    <w:p w:rsidR="000C3B67" w:rsidRPr="00773DBC" w:rsidRDefault="000C3B67" w:rsidP="00B7063A">
      <w:pPr>
        <w:tabs>
          <w:tab w:val="left" w:pos="680"/>
          <w:tab w:val="left" w:pos="851"/>
        </w:tabs>
        <w:jc w:val="center"/>
        <w:rPr>
          <w:b/>
          <w:sz w:val="28"/>
          <w:szCs w:val="28"/>
        </w:rPr>
      </w:pPr>
      <w:r>
        <w:rPr>
          <w:b/>
          <w:sz w:val="28"/>
          <w:szCs w:val="28"/>
        </w:rPr>
        <w:t>Социология</w:t>
      </w:r>
    </w:p>
    <w:p w:rsidR="000C3B67" w:rsidRPr="00BB1B65" w:rsidRDefault="000C3B67" w:rsidP="0068394B">
      <w:pPr>
        <w:tabs>
          <w:tab w:val="left" w:pos="680"/>
          <w:tab w:val="left" w:pos="851"/>
        </w:tabs>
        <w:jc w:val="center"/>
        <w:rPr>
          <w:b/>
          <w:sz w:val="28"/>
          <w:szCs w:val="28"/>
        </w:rPr>
      </w:pPr>
    </w:p>
    <w:p w:rsidR="000C3B67" w:rsidRPr="00BB1B65" w:rsidRDefault="000C3B67" w:rsidP="0068394B">
      <w:pPr>
        <w:pStyle w:val="Style15"/>
        <w:tabs>
          <w:tab w:val="left" w:leader="underscore" w:pos="9856"/>
        </w:tabs>
        <w:ind w:firstLine="720"/>
        <w:rPr>
          <w:rStyle w:val="FontStyle53"/>
          <w:bCs/>
          <w:sz w:val="28"/>
          <w:szCs w:val="28"/>
        </w:rPr>
      </w:pPr>
    </w:p>
    <w:p w:rsidR="000C3B67" w:rsidRPr="00BB1B65" w:rsidRDefault="000C3B67" w:rsidP="0068394B">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0C3B67" w:rsidRPr="00BB1B65" w:rsidTr="00804BD9">
        <w:trPr>
          <w:trHeight w:val="409"/>
        </w:trPr>
        <w:tc>
          <w:tcPr>
            <w:tcW w:w="3646" w:type="dxa"/>
          </w:tcPr>
          <w:p w:rsidR="000C3B67" w:rsidRPr="00BB1B65" w:rsidRDefault="000C3B67"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3B67" w:rsidRPr="00666A1E" w:rsidRDefault="000C3B67" w:rsidP="00423689">
            <w:pPr>
              <w:rPr>
                <w:rStyle w:val="FontStyle53"/>
                <w:color w:val="000000"/>
                <w:sz w:val="28"/>
                <w:szCs w:val="28"/>
              </w:rPr>
            </w:pPr>
            <w:r w:rsidRPr="00D10225">
              <w:rPr>
                <w:color w:val="000000"/>
                <w:sz w:val="28"/>
                <w:szCs w:val="28"/>
              </w:rPr>
              <w:t xml:space="preserve">38.03.02 Менеджмент </w:t>
            </w:r>
          </w:p>
        </w:tc>
      </w:tr>
      <w:tr w:rsidR="000C3B67" w:rsidRPr="00BB1B65" w:rsidTr="00804BD9">
        <w:trPr>
          <w:trHeight w:val="402"/>
        </w:trPr>
        <w:tc>
          <w:tcPr>
            <w:tcW w:w="3646" w:type="dxa"/>
          </w:tcPr>
          <w:p w:rsidR="000C3B67" w:rsidRDefault="000C3B67" w:rsidP="00804BD9">
            <w:pPr>
              <w:pStyle w:val="Style15"/>
              <w:tabs>
                <w:tab w:val="left" w:leader="underscore" w:pos="9768"/>
              </w:tabs>
              <w:ind w:right="-5211"/>
              <w:jc w:val="left"/>
              <w:rPr>
                <w:rStyle w:val="FontStyle53"/>
                <w:b w:val="0"/>
                <w:bCs/>
                <w:i/>
                <w:sz w:val="28"/>
                <w:szCs w:val="28"/>
              </w:rPr>
            </w:pPr>
          </w:p>
          <w:p w:rsidR="000C3B67" w:rsidRPr="00BB1B65" w:rsidRDefault="000C3B67"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C3B67" w:rsidRPr="005F23B6" w:rsidRDefault="000C3B67" w:rsidP="00014AB3">
            <w:pPr>
              <w:jc w:val="both"/>
              <w:rPr>
                <w:rStyle w:val="FontStyle53"/>
                <w:b w:val="0"/>
                <w:sz w:val="28"/>
                <w:szCs w:val="28"/>
              </w:rPr>
            </w:pPr>
            <w:r w:rsidRPr="00014AB3">
              <w:rPr>
                <w:color w:val="000000"/>
                <w:sz w:val="28"/>
                <w:szCs w:val="28"/>
              </w:rPr>
              <w:t xml:space="preserve">Организационно-управленческая деятельность в сфере предпринимательства </w:t>
            </w:r>
          </w:p>
        </w:tc>
      </w:tr>
      <w:tr w:rsidR="000C3B67" w:rsidRPr="00BB1B65" w:rsidTr="00804BD9">
        <w:tc>
          <w:tcPr>
            <w:tcW w:w="3646" w:type="dxa"/>
          </w:tcPr>
          <w:p w:rsidR="000C3B67" w:rsidRPr="00BB1B65" w:rsidRDefault="000C3B67"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3B67" w:rsidRPr="00BB1B65" w:rsidRDefault="000C3B67" w:rsidP="00804BD9">
            <w:pPr>
              <w:pStyle w:val="Style15"/>
              <w:tabs>
                <w:tab w:val="left" w:leader="underscore" w:pos="9768"/>
              </w:tabs>
              <w:jc w:val="center"/>
              <w:rPr>
                <w:rStyle w:val="FontStyle53"/>
                <w:b w:val="0"/>
                <w:bCs/>
                <w:sz w:val="28"/>
                <w:szCs w:val="28"/>
              </w:rPr>
            </w:pPr>
          </w:p>
        </w:tc>
      </w:tr>
      <w:tr w:rsidR="000C3B67" w:rsidRPr="00BB1B65" w:rsidTr="00804BD9">
        <w:tc>
          <w:tcPr>
            <w:tcW w:w="3646" w:type="dxa"/>
          </w:tcPr>
          <w:p w:rsidR="000C3B67" w:rsidRPr="00BB1B65" w:rsidRDefault="000C3B67" w:rsidP="00804BD9">
            <w:pPr>
              <w:pStyle w:val="Style15"/>
              <w:tabs>
                <w:tab w:val="left" w:leader="underscore" w:pos="9768"/>
              </w:tabs>
              <w:jc w:val="left"/>
              <w:rPr>
                <w:rStyle w:val="FontStyle53"/>
                <w:b w:val="0"/>
                <w:bCs/>
                <w:i/>
                <w:sz w:val="28"/>
                <w:szCs w:val="28"/>
              </w:rPr>
            </w:pPr>
          </w:p>
          <w:p w:rsidR="000C3B67" w:rsidRPr="00BB1B65" w:rsidRDefault="000C3B67" w:rsidP="00804BD9">
            <w:pPr>
              <w:pStyle w:val="Style15"/>
              <w:tabs>
                <w:tab w:val="left" w:leader="underscore" w:pos="9768"/>
              </w:tabs>
              <w:jc w:val="left"/>
              <w:rPr>
                <w:rStyle w:val="FontStyle53"/>
                <w:b w:val="0"/>
                <w:bCs/>
                <w:i/>
                <w:sz w:val="28"/>
                <w:szCs w:val="28"/>
              </w:rPr>
            </w:pPr>
          </w:p>
          <w:p w:rsidR="000C3B67" w:rsidRPr="00BB1B65" w:rsidRDefault="000C3B67"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3B67" w:rsidRPr="00BB1B65" w:rsidRDefault="000C3B67" w:rsidP="00804BD9">
            <w:pPr>
              <w:pStyle w:val="Style15"/>
              <w:tabs>
                <w:tab w:val="left" w:leader="underscore" w:pos="9768"/>
              </w:tabs>
              <w:rPr>
                <w:rStyle w:val="FontStyle53"/>
                <w:b w:val="0"/>
                <w:bCs/>
                <w:sz w:val="28"/>
                <w:szCs w:val="28"/>
              </w:rPr>
            </w:pPr>
          </w:p>
          <w:p w:rsidR="000C3B67" w:rsidRPr="00BB1B65" w:rsidRDefault="000C3B67" w:rsidP="00804BD9">
            <w:pPr>
              <w:pStyle w:val="Style15"/>
              <w:tabs>
                <w:tab w:val="left" w:leader="underscore" w:pos="9768"/>
              </w:tabs>
              <w:rPr>
                <w:rStyle w:val="FontStyle53"/>
                <w:b w:val="0"/>
                <w:bCs/>
                <w:sz w:val="28"/>
                <w:szCs w:val="28"/>
              </w:rPr>
            </w:pPr>
          </w:p>
          <w:p w:rsidR="000C3B67" w:rsidRPr="00BB1B65" w:rsidRDefault="000C3B67"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C3B67" w:rsidRPr="00BB1B65"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jc w:val="center"/>
        <w:rPr>
          <w:rStyle w:val="FontStyle53"/>
          <w:bCs/>
          <w:sz w:val="28"/>
          <w:szCs w:val="28"/>
        </w:rPr>
      </w:pPr>
    </w:p>
    <w:p w:rsidR="000C3B67" w:rsidRPr="00BB1B65" w:rsidRDefault="000C3B67" w:rsidP="0068394B">
      <w:pPr>
        <w:pStyle w:val="Style15"/>
        <w:tabs>
          <w:tab w:val="left" w:leader="underscore" w:pos="9768"/>
        </w:tabs>
        <w:rPr>
          <w:rStyle w:val="FontStyle53"/>
          <w:bCs/>
          <w:sz w:val="28"/>
          <w:szCs w:val="28"/>
        </w:rPr>
      </w:pPr>
    </w:p>
    <w:p w:rsidR="000C3B67" w:rsidRPr="00BB1B65" w:rsidRDefault="000C3B67"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C3B67" w:rsidRPr="00BB1B65" w:rsidRDefault="000C3B67" w:rsidP="0068394B">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0C3B67" w:rsidRPr="00BB1B65" w:rsidRDefault="000C3B67" w:rsidP="0068394B">
      <w:pPr>
        <w:pStyle w:val="Style15"/>
        <w:tabs>
          <w:tab w:val="left" w:leader="underscore" w:pos="9768"/>
        </w:tabs>
        <w:jc w:val="center"/>
        <w:rPr>
          <w:rStyle w:val="FontStyle53"/>
          <w:b w:val="0"/>
          <w:bCs/>
          <w:sz w:val="28"/>
          <w:szCs w:val="28"/>
        </w:rPr>
      </w:pPr>
    </w:p>
    <w:p w:rsidR="000C3B67" w:rsidRPr="00FC7A2C" w:rsidRDefault="000C3B67" w:rsidP="00423689">
      <w:pPr>
        <w:ind w:firstLine="709"/>
        <w:jc w:val="both"/>
        <w:rPr>
          <w:bCs/>
          <w:color w:val="000000"/>
          <w:sz w:val="28"/>
          <w:szCs w:val="28"/>
        </w:rPr>
      </w:pPr>
      <w:r w:rsidRPr="00773DBC">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D10225">
        <w:rPr>
          <w:color w:val="000000"/>
        </w:rPr>
        <w:t>38.03.02 Менеджмент</w:t>
      </w:r>
      <w:r w:rsidRPr="00666A1E">
        <w:t>.</w:t>
      </w:r>
    </w:p>
    <w:p w:rsidR="000C3B67" w:rsidRDefault="000C3B67"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C3B67" w:rsidRPr="00BB1B65" w:rsidRDefault="000C3B67" w:rsidP="0068394B">
      <w:pPr>
        <w:pStyle w:val="Style15"/>
        <w:tabs>
          <w:tab w:val="left" w:leader="underscore" w:pos="9768"/>
        </w:tabs>
        <w:jc w:val="center"/>
        <w:rPr>
          <w:rStyle w:val="FontStyle53"/>
          <w:b w:val="0"/>
          <w:bCs/>
          <w:sz w:val="28"/>
          <w:szCs w:val="28"/>
        </w:rPr>
      </w:pPr>
    </w:p>
    <w:p w:rsidR="000C3B67" w:rsidRPr="005C66B3" w:rsidRDefault="000C3B67" w:rsidP="001E09F1">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C3B67" w:rsidRPr="00DC11F5" w:rsidRDefault="000C3B67" w:rsidP="001E09F1">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3B67" w:rsidRPr="00DC11F5" w:rsidRDefault="000C3B67" w:rsidP="0068394B">
      <w:pPr>
        <w:ind w:firstLine="709"/>
        <w:jc w:val="both"/>
      </w:pPr>
    </w:p>
    <w:p w:rsidR="000C3B67" w:rsidRPr="00DC11F5" w:rsidRDefault="000C3B67" w:rsidP="0068394B">
      <w:pPr>
        <w:ind w:firstLine="709"/>
        <w:jc w:val="both"/>
      </w:pPr>
    </w:p>
    <w:p w:rsidR="000C3B67" w:rsidRPr="00DC11F5" w:rsidRDefault="000C3B67" w:rsidP="0068394B">
      <w:pPr>
        <w:jc w:val="both"/>
      </w:pPr>
    </w:p>
    <w:p w:rsidR="000C3B67" w:rsidRPr="00DC11F5" w:rsidRDefault="000C3B67" w:rsidP="0068394B"/>
    <w:p w:rsidR="000C3B67" w:rsidRPr="00DC11F5" w:rsidRDefault="000C3B67" w:rsidP="0068394B"/>
    <w:p w:rsidR="000C3B67" w:rsidRPr="00DC11F5" w:rsidRDefault="000C3B67" w:rsidP="0068394B">
      <w:pPr>
        <w:autoSpaceDE w:val="0"/>
        <w:autoSpaceDN w:val="0"/>
        <w:adjustRightInd w:val="0"/>
        <w:jc w:val="center"/>
      </w:pPr>
    </w:p>
    <w:p w:rsidR="000C3B67" w:rsidRPr="00DC11F5" w:rsidRDefault="000C3B67" w:rsidP="0068394B">
      <w:pPr>
        <w:autoSpaceDE w:val="0"/>
        <w:autoSpaceDN w:val="0"/>
        <w:adjustRightInd w:val="0"/>
        <w:jc w:val="center"/>
      </w:pPr>
    </w:p>
    <w:p w:rsidR="000C3B67" w:rsidRPr="00DC11F5" w:rsidRDefault="000C3B67" w:rsidP="0068394B">
      <w:pPr>
        <w:autoSpaceDE w:val="0"/>
        <w:autoSpaceDN w:val="0"/>
        <w:adjustRightInd w:val="0"/>
        <w:jc w:val="center"/>
      </w:pPr>
    </w:p>
    <w:p w:rsidR="000C3B67" w:rsidRPr="00DC11F5" w:rsidRDefault="000C3B67" w:rsidP="0068394B">
      <w:pPr>
        <w:autoSpaceDE w:val="0"/>
        <w:autoSpaceDN w:val="0"/>
        <w:adjustRightInd w:val="0"/>
        <w:ind w:firstLine="709"/>
        <w:jc w:val="both"/>
      </w:pPr>
    </w:p>
    <w:p w:rsidR="000C3B67" w:rsidRPr="00DC11F5" w:rsidRDefault="000C3B67" w:rsidP="0068394B">
      <w:pPr>
        <w:autoSpaceDE w:val="0"/>
        <w:autoSpaceDN w:val="0"/>
        <w:adjustRightInd w:val="0"/>
        <w:ind w:firstLine="709"/>
        <w:jc w:val="both"/>
      </w:pPr>
    </w:p>
    <w:p w:rsidR="000C3B67" w:rsidRPr="00DC11F5" w:rsidRDefault="000C3B67" w:rsidP="0068394B">
      <w:pPr>
        <w:autoSpaceDE w:val="0"/>
        <w:autoSpaceDN w:val="0"/>
        <w:adjustRightInd w:val="0"/>
        <w:jc w:val="both"/>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DC11F5" w:rsidRDefault="000C3B67" w:rsidP="0068394B">
      <w:pPr>
        <w:autoSpaceDE w:val="0"/>
        <w:autoSpaceDN w:val="0"/>
        <w:adjustRightInd w:val="0"/>
      </w:pPr>
    </w:p>
    <w:p w:rsidR="000C3B67" w:rsidRPr="001E09F1" w:rsidRDefault="000C3B67" w:rsidP="0068394B">
      <w:pPr>
        <w:autoSpaceDE w:val="0"/>
        <w:autoSpaceDN w:val="0"/>
        <w:adjustRightInd w:val="0"/>
      </w:pPr>
    </w:p>
    <w:p w:rsidR="000C3B67" w:rsidRDefault="000C3B67"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913"/>
        <w:gridCol w:w="3402"/>
        <w:gridCol w:w="4072"/>
      </w:tblGrid>
      <w:tr w:rsidR="000C3B67" w:rsidRPr="00DC11F5" w:rsidTr="001C0FC8">
        <w:tc>
          <w:tcPr>
            <w:tcW w:w="1913" w:type="dxa"/>
          </w:tcPr>
          <w:p w:rsidR="000C3B67" w:rsidRPr="00707E3B" w:rsidRDefault="000C3B67" w:rsidP="00804BD9">
            <w:pPr>
              <w:jc w:val="center"/>
              <w:rPr>
                <w:b/>
              </w:rPr>
            </w:pPr>
            <w:r w:rsidRPr="00707E3B">
              <w:rPr>
                <w:b/>
              </w:rPr>
              <w:t>Компетенция</w:t>
            </w:r>
          </w:p>
        </w:tc>
        <w:tc>
          <w:tcPr>
            <w:tcW w:w="3402" w:type="dxa"/>
          </w:tcPr>
          <w:p w:rsidR="000C3B67" w:rsidRPr="00707E3B" w:rsidRDefault="000C3B67" w:rsidP="00804BD9">
            <w:pPr>
              <w:jc w:val="center"/>
              <w:rPr>
                <w:b/>
              </w:rPr>
            </w:pPr>
            <w:r w:rsidRPr="00707E3B">
              <w:rPr>
                <w:b/>
              </w:rPr>
              <w:t>Индикаторы достижения компетенций</w:t>
            </w:r>
          </w:p>
        </w:tc>
        <w:tc>
          <w:tcPr>
            <w:tcW w:w="4072" w:type="dxa"/>
          </w:tcPr>
          <w:p w:rsidR="000C3B67" w:rsidRPr="00707E3B" w:rsidRDefault="000C3B67" w:rsidP="00804BD9">
            <w:pPr>
              <w:jc w:val="center"/>
              <w:rPr>
                <w:b/>
              </w:rPr>
            </w:pPr>
            <w:r w:rsidRPr="00707E3B">
              <w:rPr>
                <w:b/>
              </w:rPr>
              <w:t>Планируемые результаты обучения по дисциплине</w:t>
            </w:r>
          </w:p>
        </w:tc>
      </w:tr>
      <w:tr w:rsidR="000C3B67" w:rsidRPr="00DC11F5" w:rsidTr="001C0FC8">
        <w:trPr>
          <w:trHeight w:val="416"/>
        </w:trPr>
        <w:tc>
          <w:tcPr>
            <w:tcW w:w="1913" w:type="dxa"/>
          </w:tcPr>
          <w:p w:rsidR="000C3B67" w:rsidRPr="00797B91" w:rsidRDefault="000C3B67" w:rsidP="001E09F1">
            <w:r w:rsidRPr="00797B91">
              <w:t>УК-5</w:t>
            </w:r>
          </w:p>
          <w:p w:rsidR="000C3B67" w:rsidRPr="00797B91" w:rsidRDefault="000C3B67" w:rsidP="001E09F1">
            <w:r w:rsidRPr="00797B91">
              <w:t>Способен воспринимать межкультурное разнообразие общества в социально-историческом, этическом и философском контекстах</w:t>
            </w:r>
          </w:p>
          <w:p w:rsidR="000C3B67" w:rsidRDefault="000C3B67" w:rsidP="001E09F1">
            <w:pPr>
              <w:autoSpaceDE w:val="0"/>
              <w:autoSpaceDN w:val="0"/>
              <w:adjustRightInd w:val="0"/>
            </w:pPr>
          </w:p>
          <w:p w:rsidR="000C3B67" w:rsidRPr="00DC11F5" w:rsidRDefault="000C3B67" w:rsidP="001E09F1">
            <w:pPr>
              <w:autoSpaceDE w:val="0"/>
              <w:autoSpaceDN w:val="0"/>
              <w:adjustRightInd w:val="0"/>
            </w:pPr>
          </w:p>
        </w:tc>
        <w:tc>
          <w:tcPr>
            <w:tcW w:w="3402" w:type="dxa"/>
          </w:tcPr>
          <w:p w:rsidR="000C3B67" w:rsidRDefault="000C3B67" w:rsidP="001E09F1">
            <w:pPr>
              <w:pStyle w:val="TableParagraph"/>
              <w:ind w:right="96"/>
              <w:jc w:val="both"/>
              <w:rPr>
                <w:b/>
                <w:sz w:val="24"/>
                <w:szCs w:val="24"/>
              </w:rPr>
            </w:pPr>
            <w:r>
              <w:rPr>
                <w:b/>
                <w:sz w:val="24"/>
                <w:szCs w:val="24"/>
              </w:rPr>
              <w:t xml:space="preserve">УК-5.1. </w:t>
            </w:r>
          </w:p>
          <w:p w:rsidR="000C3B67" w:rsidRDefault="000C3B67" w:rsidP="001E09F1">
            <w:pPr>
              <w:pStyle w:val="TableParagraph"/>
              <w:ind w:right="96"/>
              <w:jc w:val="both"/>
              <w:rPr>
                <w:sz w:val="24"/>
                <w:szCs w:val="24"/>
              </w:rPr>
            </w:pPr>
            <w:r>
              <w:rPr>
                <w:b/>
                <w:sz w:val="24"/>
                <w:szCs w:val="24"/>
              </w:rPr>
              <w:t xml:space="preserve">Знает </w:t>
            </w:r>
            <w:r>
              <w:rPr>
                <w:sz w:val="24"/>
                <w:szCs w:val="24"/>
              </w:rPr>
              <w:t>основные категории философии, историческое наследие, социокультурные традиции и основы межкультурной коммуникации.</w:t>
            </w:r>
          </w:p>
          <w:p w:rsidR="000C3B67" w:rsidRDefault="000C3B67" w:rsidP="001E09F1">
            <w:pPr>
              <w:pStyle w:val="TableParagraph"/>
              <w:spacing w:line="232" w:lineRule="auto"/>
              <w:ind w:right="95"/>
              <w:jc w:val="both"/>
              <w:rPr>
                <w:b/>
                <w:sz w:val="24"/>
                <w:szCs w:val="24"/>
              </w:rPr>
            </w:pPr>
            <w:r>
              <w:rPr>
                <w:b/>
                <w:sz w:val="24"/>
                <w:szCs w:val="24"/>
              </w:rPr>
              <w:t xml:space="preserve">УК-5.2. </w:t>
            </w:r>
          </w:p>
          <w:p w:rsidR="000C3B67" w:rsidRDefault="000C3B67" w:rsidP="001E09F1">
            <w:pPr>
              <w:pStyle w:val="TableParagraph"/>
              <w:spacing w:line="232" w:lineRule="auto"/>
              <w:ind w:right="95"/>
              <w:jc w:val="both"/>
              <w:rPr>
                <w:sz w:val="24"/>
                <w:szCs w:val="24"/>
              </w:rPr>
            </w:pPr>
            <w:r>
              <w:rPr>
                <w:b/>
                <w:sz w:val="24"/>
                <w:szCs w:val="24"/>
              </w:rPr>
              <w:t xml:space="preserve">Умеет </w:t>
            </w:r>
            <w:r>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0C3B67" w:rsidRDefault="000C3B67" w:rsidP="001E09F1">
            <w:pPr>
              <w:rPr>
                <w:b/>
              </w:rPr>
            </w:pPr>
            <w:r>
              <w:rPr>
                <w:b/>
              </w:rPr>
              <w:t xml:space="preserve">УК-5.3. </w:t>
            </w:r>
          </w:p>
          <w:p w:rsidR="000C3B67" w:rsidRDefault="000C3B67" w:rsidP="001E09F1">
            <w:r>
              <w:rPr>
                <w:b/>
              </w:rPr>
              <w:t xml:space="preserve">Владеет </w:t>
            </w:r>
            <w:r w:rsidRPr="001E09F1">
              <w:t>навыками</w:t>
            </w:r>
            <w:r>
              <w:t>оценки событий в социально-историческом, этическом и философском контекстах</w:t>
            </w:r>
          </w:p>
          <w:p w:rsidR="000C3B67" w:rsidRDefault="000C3B67" w:rsidP="001E09F1"/>
          <w:p w:rsidR="000C3B67" w:rsidRPr="006B2C7A" w:rsidRDefault="000C3B67" w:rsidP="001E09F1">
            <w:pPr>
              <w:autoSpaceDE w:val="0"/>
              <w:autoSpaceDN w:val="0"/>
              <w:adjustRightInd w:val="0"/>
            </w:pPr>
          </w:p>
        </w:tc>
        <w:tc>
          <w:tcPr>
            <w:tcW w:w="4072" w:type="dxa"/>
          </w:tcPr>
          <w:p w:rsidR="000C3B67" w:rsidRPr="001E09F1" w:rsidRDefault="000C3B67" w:rsidP="001E09F1">
            <w:pPr>
              <w:jc w:val="both"/>
              <w:rPr>
                <w:b/>
              </w:rPr>
            </w:pPr>
            <w:r w:rsidRPr="001E09F1">
              <w:rPr>
                <w:b/>
              </w:rPr>
              <w:t xml:space="preserve">Знать: </w:t>
            </w:r>
          </w:p>
          <w:p w:rsidR="000C3B67" w:rsidRPr="00641E18" w:rsidRDefault="000C3B67" w:rsidP="001E09F1">
            <w:pPr>
              <w:jc w:val="both"/>
            </w:pPr>
            <w:r w:rsidRPr="00641E18">
              <w:t>основные этапы, события, явления</w:t>
            </w:r>
            <w:r>
              <w:t xml:space="preserve"> и </w:t>
            </w:r>
            <w:r w:rsidRPr="00641E18">
              <w:t xml:space="preserve">процессы </w:t>
            </w:r>
            <w:r>
              <w:t xml:space="preserve">всемирной и российской </w:t>
            </w:r>
            <w:r w:rsidRPr="00641E18">
              <w:t xml:space="preserve">истории.  </w:t>
            </w:r>
          </w:p>
          <w:p w:rsidR="000C3B67" w:rsidRPr="001E09F1" w:rsidRDefault="000C3B67" w:rsidP="001E09F1">
            <w:pPr>
              <w:jc w:val="both"/>
              <w:rPr>
                <w:b/>
              </w:rPr>
            </w:pPr>
            <w:r w:rsidRPr="001E09F1">
              <w:rPr>
                <w:b/>
              </w:rPr>
              <w:t xml:space="preserve">Уметь: </w:t>
            </w:r>
          </w:p>
          <w:p w:rsidR="000C3B67" w:rsidRPr="00B37247" w:rsidRDefault="000C3B67" w:rsidP="001E09F1">
            <w:pPr>
              <w:jc w:val="both"/>
            </w:pPr>
            <w:r w:rsidRPr="00B37247">
              <w:t>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rsidR="000C3B67" w:rsidRPr="001E09F1" w:rsidRDefault="000C3B67" w:rsidP="001E09F1">
            <w:pPr>
              <w:jc w:val="both"/>
              <w:rPr>
                <w:b/>
              </w:rPr>
            </w:pPr>
            <w:r w:rsidRPr="001E09F1">
              <w:rPr>
                <w:b/>
              </w:rPr>
              <w:t xml:space="preserve">Владеть: </w:t>
            </w:r>
          </w:p>
          <w:p w:rsidR="000C3B67" w:rsidRPr="00DC11F5" w:rsidRDefault="000C3B67" w:rsidP="001E09F1">
            <w:pPr>
              <w:jc w:val="both"/>
              <w:rPr>
                <w:b/>
                <w:bCs/>
              </w:rPr>
            </w:pPr>
            <w:r w:rsidRPr="00B37247">
              <w:t>навыками восприятия и анализатекстов, приемами ведения дискуссии и полемики, навыками публичной речи и аргументированного изложения собственной точки зрения.Демонстрировать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0C3B67" w:rsidRPr="00E64DC6" w:rsidTr="001C0FC8">
        <w:trPr>
          <w:trHeight w:val="416"/>
        </w:trPr>
        <w:tc>
          <w:tcPr>
            <w:tcW w:w="1913" w:type="dxa"/>
          </w:tcPr>
          <w:p w:rsidR="000C3B67" w:rsidRPr="00546011" w:rsidRDefault="000C3B67" w:rsidP="001E09F1">
            <w:r>
              <w:t>УК-3</w:t>
            </w:r>
          </w:p>
          <w:p w:rsidR="000C3B67" w:rsidRPr="00797B91" w:rsidRDefault="000C3B67" w:rsidP="001E09F1">
            <w:r w:rsidRPr="00546011">
              <w:t>Способен осуществлять социальное взаимодействие и реализовывать свою роль в команде</w:t>
            </w:r>
          </w:p>
        </w:tc>
        <w:tc>
          <w:tcPr>
            <w:tcW w:w="3402" w:type="dxa"/>
          </w:tcPr>
          <w:p w:rsidR="000C3B67" w:rsidRPr="00A077C3" w:rsidRDefault="000C3B67" w:rsidP="00A30EFD">
            <w:pPr>
              <w:tabs>
                <w:tab w:val="left" w:pos="1082"/>
                <w:tab w:val="left" w:pos="1949"/>
                <w:tab w:val="left" w:pos="3545"/>
                <w:tab w:val="left" w:pos="3912"/>
                <w:tab w:val="left" w:pos="5488"/>
              </w:tabs>
              <w:rPr>
                <w:color w:val="000000"/>
              </w:rPr>
            </w:pPr>
            <w:r w:rsidRPr="00A077C3">
              <w:rPr>
                <w:b/>
                <w:color w:val="000000"/>
              </w:rPr>
              <w:t>УК-3.1. Знает</w:t>
            </w:r>
            <w:r>
              <w:rPr>
                <w:b/>
                <w:color w:val="000000"/>
              </w:rPr>
              <w:t>:</w:t>
            </w:r>
            <w:r w:rsidRPr="00A077C3">
              <w:rPr>
                <w:color w:val="000000"/>
              </w:rPr>
              <w:t>основные приёмы и н</w:t>
            </w:r>
            <w:r>
              <w:rPr>
                <w:color w:val="000000"/>
              </w:rPr>
              <w:t>ормы социального взаимодействия, понимая эффективность использования стратегии сотрудничества для достижения поставленной цели.</w:t>
            </w:r>
          </w:p>
          <w:p w:rsidR="000C3B67" w:rsidRPr="00A077C3" w:rsidRDefault="000C3B67" w:rsidP="00A30EFD">
            <w:pPr>
              <w:tabs>
                <w:tab w:val="left" w:pos="1082"/>
                <w:tab w:val="left" w:pos="1949"/>
                <w:tab w:val="left" w:pos="3545"/>
                <w:tab w:val="left" w:pos="3912"/>
                <w:tab w:val="left" w:pos="5488"/>
              </w:tabs>
              <w:rPr>
                <w:color w:val="000000"/>
              </w:rPr>
            </w:pPr>
            <w:r w:rsidRPr="00A077C3">
              <w:rPr>
                <w:b/>
                <w:color w:val="000000"/>
              </w:rPr>
              <w:t>УК-3.2. Умеет</w:t>
            </w:r>
            <w:r>
              <w:rPr>
                <w:b/>
                <w:color w:val="000000"/>
              </w:rPr>
              <w:t>:</w:t>
            </w:r>
            <w:r w:rsidRPr="00A077C3">
              <w:rPr>
                <w:color w:val="000000"/>
              </w:rPr>
              <w:t xml:space="preserve">устанавливать и поддерживать взаимодействие, обеспечивающее успешную работу в </w:t>
            </w:r>
            <w:r>
              <w:rPr>
                <w:color w:val="000000"/>
              </w:rPr>
              <w:t>команде</w:t>
            </w:r>
          </w:p>
          <w:p w:rsidR="000C3B67" w:rsidRDefault="000C3B67" w:rsidP="00A30EFD">
            <w:pPr>
              <w:tabs>
                <w:tab w:val="left" w:pos="1173"/>
                <w:tab w:val="left" w:pos="2311"/>
                <w:tab w:val="left" w:pos="3578"/>
                <w:tab w:val="left" w:pos="5094"/>
                <w:tab w:val="left" w:pos="6934"/>
              </w:tabs>
              <w:rPr>
                <w:color w:val="000000"/>
              </w:rPr>
            </w:pPr>
            <w:r w:rsidRPr="00A077C3">
              <w:rPr>
                <w:b/>
                <w:color w:val="000000"/>
              </w:rPr>
              <w:t>УК-3.3. Владеет</w:t>
            </w:r>
            <w:r>
              <w:rPr>
                <w:b/>
                <w:color w:val="000000"/>
              </w:rPr>
              <w:t>:</w:t>
            </w:r>
            <w:r w:rsidRPr="00A077C3">
              <w:rPr>
                <w:color w:val="000000"/>
              </w:rPr>
              <w:t>навыками социального взаимодействия</w:t>
            </w:r>
          </w:p>
          <w:p w:rsidR="000C3B67" w:rsidRDefault="000C3B67" w:rsidP="00A30EFD">
            <w:pPr>
              <w:tabs>
                <w:tab w:val="left" w:pos="1173"/>
                <w:tab w:val="left" w:pos="2311"/>
                <w:tab w:val="left" w:pos="3578"/>
                <w:tab w:val="left" w:pos="5094"/>
                <w:tab w:val="left" w:pos="6934"/>
              </w:tabs>
              <w:rPr>
                <w:b/>
              </w:rPr>
            </w:pPr>
            <w:r w:rsidRPr="00A077C3">
              <w:rPr>
                <w:color w:val="000000"/>
              </w:rPr>
              <w:t>в профессиональной деятельности</w:t>
            </w:r>
            <w:r w:rsidRPr="00AE7028">
              <w:rPr>
                <w:color w:val="000000"/>
              </w:rPr>
              <w:t>для реализации своей роли вкоманде</w:t>
            </w:r>
            <w:r>
              <w:rPr>
                <w:color w:val="000000"/>
              </w:rPr>
              <w:t>, соблюдая этические нормы в межличностном профессиональном общении</w:t>
            </w:r>
          </w:p>
        </w:tc>
        <w:tc>
          <w:tcPr>
            <w:tcW w:w="4072" w:type="dxa"/>
          </w:tcPr>
          <w:p w:rsidR="000C3B67" w:rsidRPr="001E09F1" w:rsidRDefault="000C3B67" w:rsidP="001E09F1">
            <w:pPr>
              <w:jc w:val="both"/>
              <w:rPr>
                <w:b/>
              </w:rPr>
            </w:pPr>
            <w:r w:rsidRPr="001E09F1">
              <w:rPr>
                <w:b/>
              </w:rPr>
              <w:t xml:space="preserve">Знать: </w:t>
            </w:r>
          </w:p>
          <w:p w:rsidR="000C3B67" w:rsidRDefault="000C3B67" w:rsidP="001E09F1">
            <w:pPr>
              <w:jc w:val="both"/>
            </w:pPr>
            <w:r w:rsidRPr="00E64DC6">
              <w:t>основные составляющие структуры личности, основные этапы социализации личности, понятие социального статуса и социальной роли, понимать сущность девиантного поведения и его преодоления.</w:t>
            </w:r>
          </w:p>
          <w:p w:rsidR="000C3B67" w:rsidRPr="001E09F1" w:rsidRDefault="000C3B67" w:rsidP="001E09F1">
            <w:pPr>
              <w:shd w:val="clear" w:color="auto" w:fill="FFFFFF"/>
              <w:rPr>
                <w:b/>
              </w:rPr>
            </w:pPr>
            <w:r w:rsidRPr="001E09F1">
              <w:rPr>
                <w:b/>
              </w:rPr>
              <w:t xml:space="preserve">Уметь: </w:t>
            </w:r>
          </w:p>
          <w:p w:rsidR="000C3B67" w:rsidRPr="00592188" w:rsidRDefault="000C3B67" w:rsidP="001E09F1">
            <w:pPr>
              <w:shd w:val="clear" w:color="auto" w:fill="FFFFFF"/>
            </w:pPr>
            <w:r w:rsidRPr="00592188">
              <w:t>обобщатьполученную</w:t>
            </w:r>
          </w:p>
          <w:p w:rsidR="000C3B67" w:rsidRPr="00592188" w:rsidRDefault="000C3B67" w:rsidP="001E09F1">
            <w:pPr>
              <w:shd w:val="clear" w:color="auto" w:fill="FFFFFF"/>
              <w:jc w:val="both"/>
            </w:pPr>
            <w:r>
              <w:t>с</w:t>
            </w:r>
            <w:r w:rsidRPr="00592188">
              <w:t xml:space="preserve">оциальнозначимуюинформациюиделатьпонейнаучнообоснованныевыводы; выявлятьсоциальныепроблемы, производитьиханализ; </w:t>
            </w:r>
          </w:p>
          <w:p w:rsidR="000C3B67" w:rsidRPr="00592188" w:rsidRDefault="000C3B67" w:rsidP="001E09F1">
            <w:pPr>
              <w:shd w:val="clear" w:color="auto" w:fill="FFFFFF"/>
              <w:jc w:val="both"/>
            </w:pPr>
            <w:r w:rsidRPr="00592188">
              <w:t>производить,отбирать, обрабатыватьианализироватьданныеосоциальныхпроцессахи</w:t>
            </w:r>
            <w:r>
              <w:t xml:space="preserve"> межгрупповых взаимодействиях.</w:t>
            </w:r>
          </w:p>
          <w:p w:rsidR="000C3B67" w:rsidRPr="001E09F1" w:rsidRDefault="000C3B67" w:rsidP="001E09F1">
            <w:pPr>
              <w:shd w:val="clear" w:color="auto" w:fill="FFFFFF"/>
              <w:jc w:val="both"/>
              <w:rPr>
                <w:b/>
              </w:rPr>
            </w:pPr>
            <w:r w:rsidRPr="001E09F1">
              <w:rPr>
                <w:b/>
              </w:rPr>
              <w:t xml:space="preserve">Владеть: </w:t>
            </w:r>
          </w:p>
          <w:p w:rsidR="000C3B67" w:rsidRPr="00E64DC6" w:rsidRDefault="000C3B67" w:rsidP="001E09F1">
            <w:pPr>
              <w:shd w:val="clear" w:color="auto" w:fill="FFFFFF"/>
              <w:jc w:val="both"/>
              <w:rPr>
                <w:u w:val="single"/>
              </w:rPr>
            </w:pPr>
            <w:r w:rsidRPr="00592188">
              <w:t>основными методами прикладных социологических исследований (анкетиро</w:t>
            </w:r>
            <w:r>
              <w:t>ванием, интервью, наблюдением.а</w:t>
            </w:r>
            <w:r w:rsidRPr="00592188">
              <w:t>нализом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r w:rsidR="000C3B67" w:rsidRPr="00E64DC6" w:rsidTr="001C0FC8">
        <w:trPr>
          <w:trHeight w:val="416"/>
        </w:trPr>
        <w:tc>
          <w:tcPr>
            <w:tcW w:w="1913" w:type="dxa"/>
          </w:tcPr>
          <w:p w:rsidR="000C3B67" w:rsidRPr="00213EFB" w:rsidRDefault="000C3B67" w:rsidP="001E09F1">
            <w:r w:rsidRPr="00213EFB">
              <w:t xml:space="preserve">ОПК-2. </w:t>
            </w:r>
          </w:p>
          <w:p w:rsidR="000C3B67" w:rsidRDefault="000C3B67" w:rsidP="001E09F1">
            <w:r w:rsidRPr="00213EFB">
              <w:t xml:space="preserve">Способен </w:t>
            </w:r>
            <w:r>
              <w:t>осуществлять сбор, обработку и анализ данных, необходимых для решения поставленных управленческих задач, с использованием современного инструментария и интеллектуальных информационно-аналитических систем</w:t>
            </w:r>
          </w:p>
        </w:tc>
        <w:tc>
          <w:tcPr>
            <w:tcW w:w="3402" w:type="dxa"/>
          </w:tcPr>
          <w:p w:rsidR="000C3B67" w:rsidRPr="00BF348C" w:rsidRDefault="000C3B67" w:rsidP="00B84990">
            <w:pPr>
              <w:autoSpaceDE w:val="0"/>
              <w:autoSpaceDN w:val="0"/>
              <w:adjustRightInd w:val="0"/>
            </w:pPr>
            <w:r w:rsidRPr="00BF348C">
              <w:t>ОПК-2.1</w:t>
            </w:r>
          </w:p>
          <w:p w:rsidR="000C3B67" w:rsidRPr="00150B67" w:rsidRDefault="000C3B67" w:rsidP="00B84990">
            <w:pPr>
              <w:autoSpaceDE w:val="0"/>
              <w:autoSpaceDN w:val="0"/>
              <w:adjustRightInd w:val="0"/>
              <w:jc w:val="both"/>
            </w:pPr>
            <w:r w:rsidRPr="00BF348C">
              <w:t>Знает:</w:t>
            </w:r>
            <w:r w:rsidRPr="00150B67">
              <w:t xml:space="preserve">нормативно-правовую документацию,регламентирующую деятельность </w:t>
            </w:r>
            <w:r>
              <w:t>организаций</w:t>
            </w:r>
            <w:r w:rsidRPr="00150B67">
              <w:t>; особенности</w:t>
            </w:r>
          </w:p>
          <w:p w:rsidR="000C3B67" w:rsidRPr="00C9101B" w:rsidRDefault="000C3B67" w:rsidP="00B84990">
            <w:pPr>
              <w:autoSpaceDE w:val="0"/>
              <w:autoSpaceDN w:val="0"/>
              <w:adjustRightInd w:val="0"/>
              <w:jc w:val="both"/>
            </w:pPr>
            <w:r w:rsidRPr="00150B67">
              <w:t xml:space="preserve">организации планирования, учета и отчетности в </w:t>
            </w:r>
            <w:r>
              <w:t xml:space="preserve">организациях; </w:t>
            </w:r>
            <w:r w:rsidRPr="00150B67">
              <w:t xml:space="preserve">технологию проведения </w:t>
            </w:r>
            <w:r>
              <w:t xml:space="preserve">статистических, социологических </w:t>
            </w:r>
            <w:r w:rsidRPr="00150B67">
              <w:t xml:space="preserve">исследований, их виды и требования </w:t>
            </w:r>
            <w:r>
              <w:t>в деятельности организации.</w:t>
            </w:r>
          </w:p>
          <w:p w:rsidR="000C3B67" w:rsidRPr="00BF348C" w:rsidRDefault="000C3B67" w:rsidP="00B84990">
            <w:pPr>
              <w:autoSpaceDE w:val="0"/>
              <w:autoSpaceDN w:val="0"/>
              <w:adjustRightInd w:val="0"/>
            </w:pPr>
            <w:r w:rsidRPr="00BF348C">
              <w:t>ОПК-2.2</w:t>
            </w:r>
          </w:p>
          <w:p w:rsidR="000C3B67" w:rsidRPr="000B6BED" w:rsidRDefault="000C3B67" w:rsidP="00B84990">
            <w:pPr>
              <w:autoSpaceDE w:val="0"/>
              <w:autoSpaceDN w:val="0"/>
              <w:adjustRightInd w:val="0"/>
              <w:jc w:val="both"/>
            </w:pPr>
            <w:r w:rsidRPr="000B6BED">
              <w:t>Умеет: применять действующие отечественные и международныенормативные документы прирешении задач профессиональнойдеятельности</w:t>
            </w:r>
            <w:r>
              <w:t xml:space="preserve"> в организации</w:t>
            </w:r>
            <w:r w:rsidRPr="000B6BED">
              <w:t>; проводить</w:t>
            </w:r>
          </w:p>
          <w:p w:rsidR="000C3B67" w:rsidRDefault="000C3B67" w:rsidP="00B84990">
            <w:pPr>
              <w:autoSpaceDE w:val="0"/>
              <w:autoSpaceDN w:val="0"/>
              <w:adjustRightInd w:val="0"/>
              <w:jc w:val="both"/>
            </w:pPr>
            <w:r>
              <w:t>статистические, социологические</w:t>
            </w:r>
            <w:r w:rsidRPr="000B6BED">
              <w:t xml:space="preserve"> исследованияи использовать коммуникаци</w:t>
            </w:r>
            <w:r>
              <w:t>онные технологии</w:t>
            </w:r>
            <w:r w:rsidRPr="000B6BED">
              <w:t xml:space="preserve"> для продвижения продуктов и услуг </w:t>
            </w:r>
            <w:r>
              <w:t>организаций.</w:t>
            </w:r>
          </w:p>
          <w:p w:rsidR="000C3B67" w:rsidRPr="00BF348C" w:rsidRDefault="000C3B67" w:rsidP="00B84990">
            <w:pPr>
              <w:autoSpaceDE w:val="0"/>
              <w:autoSpaceDN w:val="0"/>
              <w:adjustRightInd w:val="0"/>
            </w:pPr>
            <w:r w:rsidRPr="00BF348C">
              <w:t>ОПК-2.3</w:t>
            </w:r>
          </w:p>
          <w:p w:rsidR="000C3B67" w:rsidRPr="00A077C3" w:rsidRDefault="000C3B67" w:rsidP="00B84990">
            <w:pPr>
              <w:tabs>
                <w:tab w:val="left" w:pos="1082"/>
                <w:tab w:val="left" w:pos="1949"/>
                <w:tab w:val="left" w:pos="3545"/>
                <w:tab w:val="left" w:pos="3912"/>
                <w:tab w:val="left" w:pos="5488"/>
              </w:tabs>
              <w:rPr>
                <w:b/>
                <w:color w:val="000000"/>
              </w:rPr>
            </w:pPr>
            <w:r w:rsidRPr="001D7847">
              <w:t>Владеет: современными методами 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организациях; навыками работы с документами финансово-экономического и управленческого учёта в организации; технологиями поиска нормативно-правовых документов, регламентирующих профессиональную деятельность в организациях</w:t>
            </w:r>
            <w:r>
              <w:t>.</w:t>
            </w:r>
          </w:p>
        </w:tc>
        <w:tc>
          <w:tcPr>
            <w:tcW w:w="4072" w:type="dxa"/>
          </w:tcPr>
          <w:p w:rsidR="000C3B67" w:rsidRDefault="000C3B67" w:rsidP="001E09F1">
            <w:pPr>
              <w:jc w:val="both"/>
              <w:rPr>
                <w:b/>
              </w:rPr>
            </w:pPr>
            <w:r w:rsidRPr="00B84990">
              <w:rPr>
                <w:b/>
              </w:rPr>
              <w:t>Знать:</w:t>
            </w:r>
          </w:p>
          <w:p w:rsidR="000C3B67" w:rsidRPr="00B84990" w:rsidRDefault="000C3B67" w:rsidP="00B84990">
            <w:pPr>
              <w:jc w:val="both"/>
            </w:pPr>
            <w:r w:rsidRPr="00B84990">
              <w:t xml:space="preserve">нормативно-правовую документацию, регламентирующуюдеятельность </w:t>
            </w:r>
            <w:r>
              <w:t xml:space="preserve">социальных институтов и социальных </w:t>
            </w:r>
            <w:r w:rsidRPr="00B84990">
              <w:t>организаций; особенности</w:t>
            </w:r>
          </w:p>
          <w:p w:rsidR="000C3B67" w:rsidRDefault="000C3B67" w:rsidP="001C0FC8">
            <w:pPr>
              <w:jc w:val="both"/>
            </w:pPr>
            <w:r w:rsidRPr="00B84990">
              <w:t xml:space="preserve">организации планирования, учета и отчетности в </w:t>
            </w:r>
            <w:r>
              <w:t xml:space="preserve">социальных институтах и социальных </w:t>
            </w:r>
            <w:r w:rsidRPr="00B84990">
              <w:t>организаци</w:t>
            </w:r>
            <w:r>
              <w:t>ях</w:t>
            </w:r>
            <w:r w:rsidRPr="00B84990">
              <w:t xml:space="preserve">; технологию проведения статистических, социологических исследований, их виды и требования в деятельности </w:t>
            </w:r>
            <w:r>
              <w:t xml:space="preserve">социальных институтов и социальных </w:t>
            </w:r>
            <w:r w:rsidRPr="00B84990">
              <w:t>организаци</w:t>
            </w:r>
            <w:r>
              <w:t>ях</w:t>
            </w:r>
            <w:r w:rsidRPr="00B84990">
              <w:t>.</w:t>
            </w:r>
          </w:p>
          <w:p w:rsidR="000C3B67" w:rsidRPr="001E09F1" w:rsidRDefault="000C3B67" w:rsidP="001C0FC8">
            <w:pPr>
              <w:jc w:val="both"/>
              <w:rPr>
                <w:b/>
              </w:rPr>
            </w:pPr>
            <w:r w:rsidRPr="001E09F1">
              <w:rPr>
                <w:b/>
              </w:rPr>
              <w:t xml:space="preserve">Уметь: </w:t>
            </w:r>
          </w:p>
          <w:p w:rsidR="000C3B67" w:rsidRPr="000B6BED" w:rsidRDefault="000C3B67" w:rsidP="001C0FC8">
            <w:pPr>
              <w:autoSpaceDE w:val="0"/>
              <w:autoSpaceDN w:val="0"/>
              <w:adjustRightInd w:val="0"/>
              <w:jc w:val="both"/>
            </w:pPr>
            <w:r w:rsidRPr="000B6BED">
              <w:t>применять действующие отечественные и международныенормативные документы прирешении задач профессиональнойдеятельности</w:t>
            </w:r>
            <w:r>
              <w:t xml:space="preserve"> в социальных институтах и социальных </w:t>
            </w:r>
            <w:r w:rsidRPr="00B84990">
              <w:t>организаци</w:t>
            </w:r>
            <w:r>
              <w:t>ях</w:t>
            </w:r>
            <w:r w:rsidRPr="000B6BED">
              <w:t>; проводить</w:t>
            </w:r>
          </w:p>
          <w:p w:rsidR="000C3B67" w:rsidRDefault="000C3B67" w:rsidP="001C0FC8">
            <w:pPr>
              <w:autoSpaceDE w:val="0"/>
              <w:autoSpaceDN w:val="0"/>
              <w:adjustRightInd w:val="0"/>
              <w:jc w:val="both"/>
            </w:pPr>
            <w:r>
              <w:t>статистические, социологические</w:t>
            </w:r>
            <w:r w:rsidRPr="000B6BED">
              <w:t xml:space="preserve"> исследования</w:t>
            </w:r>
            <w:r>
              <w:t xml:space="preserve"> молодёжи, семей.личностей  </w:t>
            </w:r>
            <w:r w:rsidRPr="000B6BED">
              <w:t>и использовать коммуникаци</w:t>
            </w:r>
            <w:r>
              <w:t>онные технологии</w:t>
            </w:r>
            <w:r w:rsidRPr="000B6BED">
              <w:t xml:space="preserve"> для продвижения продуктов и услуг </w:t>
            </w:r>
            <w:r>
              <w:t xml:space="preserve">социальных институтов и социальных </w:t>
            </w:r>
            <w:r w:rsidRPr="00B84990">
              <w:t>организаци</w:t>
            </w:r>
            <w:r>
              <w:t>й.</w:t>
            </w:r>
          </w:p>
          <w:p w:rsidR="000C3B67" w:rsidRDefault="000C3B67" w:rsidP="001C0FC8">
            <w:pPr>
              <w:jc w:val="both"/>
              <w:rPr>
                <w:b/>
              </w:rPr>
            </w:pPr>
            <w:r w:rsidRPr="001E09F1">
              <w:rPr>
                <w:b/>
              </w:rPr>
              <w:t>Владеть:</w:t>
            </w:r>
          </w:p>
          <w:p w:rsidR="000C3B67" w:rsidRPr="001C0FC8" w:rsidRDefault="000C3B67" w:rsidP="001C0FC8">
            <w:pPr>
              <w:jc w:val="both"/>
            </w:pPr>
            <w:r w:rsidRPr="001C0FC8">
              <w:t xml:space="preserve">современными методами </w:t>
            </w:r>
            <w:r>
              <w:t xml:space="preserve">социального </w:t>
            </w:r>
            <w:r w:rsidRPr="001C0FC8">
              <w:t xml:space="preserve">менеджмента для решения поставленных управленческих задач, с использованием современного инструментария и интеллектуальных информационно-аналитических систем в </w:t>
            </w:r>
            <w:r>
              <w:t xml:space="preserve">социальных институтах и социальных </w:t>
            </w:r>
            <w:r w:rsidRPr="001C0FC8">
              <w:t xml:space="preserve">организациях; навыками работы с документами финансово-экономического и управленческого учёта в </w:t>
            </w:r>
            <w:r>
              <w:t xml:space="preserve">социальной </w:t>
            </w:r>
            <w:r w:rsidRPr="001C0FC8">
              <w:t xml:space="preserve">организации; технологиями поиска нормативно-правовых документов, регламентирующих профессиональную деятельность в </w:t>
            </w:r>
            <w:r>
              <w:t xml:space="preserve">социальных </w:t>
            </w:r>
            <w:r w:rsidRPr="001C0FC8">
              <w:t>организациях.</w:t>
            </w:r>
          </w:p>
        </w:tc>
      </w:tr>
    </w:tbl>
    <w:p w:rsidR="000C3B67" w:rsidRPr="00DC11F5" w:rsidRDefault="000C3B67" w:rsidP="0068394B">
      <w:pPr>
        <w:pStyle w:val="ListParagraph"/>
        <w:numPr>
          <w:ilvl w:val="0"/>
          <w:numId w:val="4"/>
        </w:numPr>
        <w:jc w:val="both"/>
        <w:rPr>
          <w:b/>
          <w:i/>
        </w:rPr>
      </w:pPr>
      <w:r w:rsidRPr="00DC11F5">
        <w:rPr>
          <w:b/>
          <w:i/>
        </w:rPr>
        <w:t>Место дисциплины (модуля) в структуре образовательной программы</w:t>
      </w:r>
    </w:p>
    <w:p w:rsidR="000C3B67" w:rsidRDefault="000C3B67" w:rsidP="001C0FC8">
      <w:pPr>
        <w:ind w:firstLine="709"/>
        <w:jc w:val="both"/>
      </w:pPr>
      <w:r>
        <w:t xml:space="preserve">Дисциплина относится к обязательной части Блока 1 «Дисциплины (модули)» учебного плана. </w:t>
      </w:r>
    </w:p>
    <w:p w:rsidR="000C3B67" w:rsidRPr="006237AC" w:rsidRDefault="000C3B67" w:rsidP="001C0FC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C3B67" w:rsidRPr="00423689" w:rsidRDefault="000C3B67" w:rsidP="001C0FC8">
      <w:pPr>
        <w:ind w:firstLine="709"/>
        <w:jc w:val="both"/>
      </w:pPr>
      <w:r w:rsidRPr="003777FE">
        <w:t>В рамках освоения пр</w:t>
      </w:r>
      <w:r>
        <w:t>ограммы бакалавриата выпускники</w:t>
      </w:r>
      <w:r w:rsidRPr="003777FE">
        <w:t xml:space="preserve"> готовятся к решению задач профессиональн</w:t>
      </w:r>
      <w:r>
        <w:t>ой деятельности следующих типов:</w:t>
      </w:r>
      <w:r w:rsidRPr="00423689">
        <w:t xml:space="preserve">организационно-управленческий, предпринимательский. </w:t>
      </w:r>
    </w:p>
    <w:p w:rsidR="000C3B67" w:rsidRPr="00845F7E" w:rsidRDefault="000C3B67" w:rsidP="001C0FC8">
      <w:pPr>
        <w:pStyle w:val="3"/>
        <w:shd w:val="clear" w:color="auto" w:fill="auto"/>
        <w:spacing w:line="240" w:lineRule="auto"/>
        <w:ind w:firstLine="709"/>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C3B67" w:rsidRPr="00DC11F5" w:rsidRDefault="000C3B67" w:rsidP="0068394B">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423"/>
        <w:gridCol w:w="1868"/>
        <w:gridCol w:w="1392"/>
        <w:gridCol w:w="5348"/>
      </w:tblGrid>
      <w:tr w:rsidR="000C3B67" w:rsidRPr="00DC11F5" w:rsidTr="009F7224">
        <w:tc>
          <w:tcPr>
            <w:tcW w:w="1423" w:type="dxa"/>
          </w:tcPr>
          <w:p w:rsidR="000C3B67" w:rsidRPr="00DC11F5" w:rsidRDefault="000C3B67" w:rsidP="00804BD9">
            <w:pPr>
              <w:suppressAutoHyphens/>
              <w:jc w:val="both"/>
            </w:pPr>
            <w:r w:rsidRPr="00DC11F5">
              <w:t>Код компетенции</w:t>
            </w:r>
          </w:p>
        </w:tc>
        <w:tc>
          <w:tcPr>
            <w:tcW w:w="1868" w:type="dxa"/>
          </w:tcPr>
          <w:p w:rsidR="000C3B67" w:rsidRPr="00DC11F5" w:rsidRDefault="000C3B67" w:rsidP="00804BD9">
            <w:pPr>
              <w:suppressAutoHyphens/>
              <w:jc w:val="both"/>
            </w:pPr>
            <w:r w:rsidRPr="00DC11F5">
              <w:t>Предшествующие дисциплины</w:t>
            </w:r>
          </w:p>
        </w:tc>
        <w:tc>
          <w:tcPr>
            <w:tcW w:w="1392" w:type="dxa"/>
          </w:tcPr>
          <w:p w:rsidR="000C3B67" w:rsidRPr="00DC11F5" w:rsidRDefault="000C3B67" w:rsidP="00804BD9">
            <w:pPr>
              <w:suppressAutoHyphens/>
              <w:jc w:val="both"/>
            </w:pPr>
            <w:r w:rsidRPr="00DC11F5">
              <w:t>Параллельно осваиваемые</w:t>
            </w:r>
          </w:p>
        </w:tc>
        <w:tc>
          <w:tcPr>
            <w:tcW w:w="5348" w:type="dxa"/>
          </w:tcPr>
          <w:p w:rsidR="000C3B67" w:rsidRPr="00DC11F5" w:rsidRDefault="000C3B67" w:rsidP="00804BD9">
            <w:pPr>
              <w:suppressAutoHyphens/>
              <w:jc w:val="both"/>
            </w:pPr>
            <w:r w:rsidRPr="00DC11F5">
              <w:t>Последующие дисциплины</w:t>
            </w:r>
          </w:p>
        </w:tc>
      </w:tr>
      <w:tr w:rsidR="000C3B67" w:rsidRPr="00DC11F5" w:rsidTr="009F7224">
        <w:tc>
          <w:tcPr>
            <w:tcW w:w="1423" w:type="dxa"/>
          </w:tcPr>
          <w:p w:rsidR="000C3B67" w:rsidRPr="00B83218" w:rsidRDefault="000C3B67" w:rsidP="00047BF2">
            <w:r>
              <w:t>УК-3</w:t>
            </w:r>
          </w:p>
          <w:p w:rsidR="000C3B67" w:rsidRDefault="000C3B67" w:rsidP="00047BF2"/>
        </w:tc>
        <w:tc>
          <w:tcPr>
            <w:tcW w:w="1868" w:type="dxa"/>
          </w:tcPr>
          <w:p w:rsidR="000C3B67" w:rsidRPr="00DC11F5" w:rsidRDefault="000C3B67" w:rsidP="00047BF2">
            <w:pPr>
              <w:jc w:val="both"/>
            </w:pPr>
          </w:p>
        </w:tc>
        <w:tc>
          <w:tcPr>
            <w:tcW w:w="1392" w:type="dxa"/>
          </w:tcPr>
          <w:p w:rsidR="000C3B67" w:rsidRPr="00DE78FB" w:rsidRDefault="000C3B67" w:rsidP="00047BF2">
            <w:pPr>
              <w:jc w:val="both"/>
            </w:pPr>
            <w:r w:rsidRPr="00DE78FB">
              <w:t>Психология</w:t>
            </w:r>
            <w:r>
              <w:t>.</w:t>
            </w:r>
          </w:p>
          <w:p w:rsidR="000C3B67" w:rsidRPr="00E97F8D" w:rsidRDefault="000C3B67" w:rsidP="00047BF2">
            <w:pPr>
              <w:jc w:val="both"/>
            </w:pPr>
          </w:p>
        </w:tc>
        <w:tc>
          <w:tcPr>
            <w:tcW w:w="5348" w:type="dxa"/>
          </w:tcPr>
          <w:p w:rsidR="000C3B67" w:rsidRPr="00A30EFD" w:rsidRDefault="000C3B67" w:rsidP="00047BF2">
            <w:pPr>
              <w:suppressAutoHyphens/>
              <w:jc w:val="both"/>
            </w:pPr>
            <w:r w:rsidRPr="00A30EFD">
              <w:t>Основы проектной деятельности</w:t>
            </w:r>
            <w:r>
              <w:t>;</w:t>
            </w:r>
          </w:p>
          <w:p w:rsidR="000C3B67" w:rsidRPr="00A30EFD" w:rsidRDefault="000C3B67" w:rsidP="00047BF2">
            <w:pPr>
              <w:suppressAutoHyphens/>
              <w:jc w:val="both"/>
            </w:pPr>
            <w:r w:rsidRPr="00A30EFD">
              <w:t>Профессиональная этика</w:t>
            </w:r>
            <w:r>
              <w:t>;</w:t>
            </w:r>
          </w:p>
          <w:p w:rsidR="000C3B67" w:rsidRDefault="000C3B67" w:rsidP="00047BF2">
            <w:pPr>
              <w:suppressAutoHyphens/>
              <w:jc w:val="both"/>
            </w:pPr>
            <w:r w:rsidRPr="00A30EFD">
              <w:t>Конфликтология</w:t>
            </w:r>
            <w:r>
              <w:t>;</w:t>
            </w:r>
          </w:p>
          <w:p w:rsidR="000C3B67" w:rsidRDefault="000C3B67" w:rsidP="00047BF2">
            <w:pPr>
              <w:suppressAutoHyphens/>
              <w:jc w:val="both"/>
            </w:pPr>
            <w:r w:rsidRPr="00ED050D">
              <w:t>Проектная деятельность</w:t>
            </w:r>
            <w:r>
              <w:t>;</w:t>
            </w:r>
          </w:p>
          <w:p w:rsidR="000C3B67" w:rsidRPr="00A30EFD" w:rsidRDefault="000C3B67" w:rsidP="00047BF2">
            <w:pPr>
              <w:suppressAutoHyphens/>
              <w:jc w:val="both"/>
            </w:pPr>
            <w:r w:rsidRPr="00E97F8D">
              <w:t>Организация добровольческой (волонтерской) деятельности и взаимодействие с социально ориентированными НКО</w:t>
            </w:r>
            <w:r>
              <w:t>;</w:t>
            </w:r>
          </w:p>
          <w:p w:rsidR="000C3B67" w:rsidRPr="00A30EFD" w:rsidRDefault="000C3B67" w:rsidP="00047BF2">
            <w:pPr>
              <w:suppressAutoHyphens/>
              <w:jc w:val="both"/>
            </w:pPr>
            <w:r w:rsidRPr="00A30EFD">
              <w:t>Ознакомительная практика</w:t>
            </w:r>
            <w:r>
              <w:t>;</w:t>
            </w:r>
          </w:p>
          <w:p w:rsidR="000C3B67" w:rsidRPr="00A30EFD" w:rsidRDefault="000C3B67" w:rsidP="00047BF2">
            <w:pPr>
              <w:suppressAutoHyphens/>
              <w:jc w:val="both"/>
            </w:pPr>
            <w:r w:rsidRPr="00A30EFD">
              <w:t>Организационно-управленческая практика</w:t>
            </w:r>
            <w:r>
              <w:t>;</w:t>
            </w:r>
          </w:p>
          <w:p w:rsidR="000C3B67" w:rsidRPr="00DE78FB" w:rsidRDefault="000C3B67" w:rsidP="00047BF2">
            <w:pPr>
              <w:suppressAutoHyphens/>
              <w:jc w:val="both"/>
            </w:pPr>
            <w:r w:rsidRPr="00DE78FB">
              <w:t>Преддипломная практика</w:t>
            </w:r>
            <w:r>
              <w:t>;</w:t>
            </w:r>
          </w:p>
          <w:p w:rsidR="000C3B67" w:rsidRPr="00DE78FB" w:rsidRDefault="000C3B67" w:rsidP="00047BF2">
            <w:pPr>
              <w:suppressAutoHyphens/>
              <w:jc w:val="both"/>
            </w:pPr>
            <w:r w:rsidRPr="00DE78FB">
              <w:t>Защита выпускной квалификационной работы, включая подготовку к процедуре защиты и процедуру защиты</w:t>
            </w:r>
          </w:p>
        </w:tc>
      </w:tr>
      <w:tr w:rsidR="000C3B67" w:rsidRPr="00DC11F5" w:rsidTr="009F7224">
        <w:tc>
          <w:tcPr>
            <w:tcW w:w="1423" w:type="dxa"/>
          </w:tcPr>
          <w:p w:rsidR="000C3B67" w:rsidRPr="00B83218" w:rsidRDefault="000C3B67" w:rsidP="00711168">
            <w:r>
              <w:t>УК-5</w:t>
            </w:r>
          </w:p>
          <w:p w:rsidR="000C3B67" w:rsidRPr="00DC11F5" w:rsidRDefault="000C3B67" w:rsidP="00711168">
            <w:pPr>
              <w:suppressAutoHyphens/>
              <w:jc w:val="both"/>
            </w:pPr>
          </w:p>
        </w:tc>
        <w:tc>
          <w:tcPr>
            <w:tcW w:w="1868" w:type="dxa"/>
          </w:tcPr>
          <w:p w:rsidR="000C3B67" w:rsidRPr="00DC11F5" w:rsidRDefault="000C3B67" w:rsidP="00711168">
            <w:pPr>
              <w:jc w:val="both"/>
            </w:pPr>
          </w:p>
        </w:tc>
        <w:tc>
          <w:tcPr>
            <w:tcW w:w="1392" w:type="dxa"/>
          </w:tcPr>
          <w:p w:rsidR="000C3B67" w:rsidRPr="00817935" w:rsidRDefault="000C3B67" w:rsidP="00711168">
            <w:pPr>
              <w:jc w:val="both"/>
            </w:pPr>
            <w:r w:rsidRPr="00817935">
              <w:t>История</w:t>
            </w:r>
            <w:r>
              <w:t>.</w:t>
            </w:r>
          </w:p>
          <w:p w:rsidR="000C3B67" w:rsidRPr="00DC11F5" w:rsidRDefault="000C3B67" w:rsidP="00711168">
            <w:pPr>
              <w:suppressAutoHyphens/>
              <w:jc w:val="both"/>
            </w:pPr>
          </w:p>
        </w:tc>
        <w:tc>
          <w:tcPr>
            <w:tcW w:w="5348" w:type="dxa"/>
          </w:tcPr>
          <w:p w:rsidR="000C3B67" w:rsidRDefault="000C3B67" w:rsidP="00711168">
            <w:pPr>
              <w:suppressAutoHyphens/>
              <w:jc w:val="both"/>
            </w:pPr>
            <w:r>
              <w:t>Философия;</w:t>
            </w:r>
          </w:p>
          <w:p w:rsidR="000C3B67" w:rsidRDefault="000C3B67" w:rsidP="00711168">
            <w:pPr>
              <w:suppressAutoHyphens/>
              <w:jc w:val="both"/>
            </w:pPr>
            <w:r w:rsidRPr="00CB3771">
              <w:t>Организация добровольческой (волонтерской) деятельности и взаимодействие с социально ориентированными НКО</w:t>
            </w:r>
            <w:r>
              <w:t>;</w:t>
            </w:r>
          </w:p>
          <w:p w:rsidR="000C3B67" w:rsidRPr="008F2FB4" w:rsidRDefault="000C3B67" w:rsidP="00711168">
            <w:r w:rsidRPr="008F2FB4">
              <w:t>Профессиональная этика</w:t>
            </w:r>
            <w:r>
              <w:t>;</w:t>
            </w:r>
          </w:p>
          <w:p w:rsidR="000C3B67" w:rsidRPr="003D0CCE" w:rsidRDefault="000C3B67" w:rsidP="00711168">
            <w:r w:rsidRPr="003D0CCE">
              <w:t>Ознакомительная практика</w:t>
            </w:r>
            <w:r>
              <w:t>;</w:t>
            </w:r>
          </w:p>
          <w:p w:rsidR="000C3B67" w:rsidRPr="000F597F" w:rsidRDefault="000C3B67" w:rsidP="00711168">
            <w:r w:rsidRPr="000F597F">
              <w:t>Организационно-управленческая практика</w:t>
            </w:r>
            <w:r>
              <w:t>;</w:t>
            </w:r>
          </w:p>
          <w:p w:rsidR="000C3B67" w:rsidRPr="008F2FB4" w:rsidRDefault="000C3B67" w:rsidP="00711168">
            <w:r w:rsidRPr="008F2FB4">
              <w:t>Преддипломная практика</w:t>
            </w:r>
            <w:r>
              <w:t>;</w:t>
            </w:r>
          </w:p>
          <w:p w:rsidR="000C3B67" w:rsidRPr="00DC11F5" w:rsidRDefault="000C3B67" w:rsidP="00711168">
            <w:r w:rsidRPr="008F2FB4">
              <w:t>Защита выпускной квалификационной работы, включая подготовку к процедуре защиты и процедуру защиты</w:t>
            </w:r>
            <w:r>
              <w:t>.</w:t>
            </w:r>
          </w:p>
        </w:tc>
      </w:tr>
      <w:tr w:rsidR="000C3B67" w:rsidRPr="00DE78FB" w:rsidTr="009F7224">
        <w:tc>
          <w:tcPr>
            <w:tcW w:w="1423" w:type="dxa"/>
          </w:tcPr>
          <w:p w:rsidR="000C3B67" w:rsidRDefault="000C3B67" w:rsidP="001E09F1">
            <w:r>
              <w:t>ОПК-2</w:t>
            </w:r>
          </w:p>
        </w:tc>
        <w:tc>
          <w:tcPr>
            <w:tcW w:w="1868" w:type="dxa"/>
          </w:tcPr>
          <w:p w:rsidR="000C3B67" w:rsidRPr="00DC11F5" w:rsidRDefault="000C3B67" w:rsidP="001E09F1">
            <w:pPr>
              <w:jc w:val="both"/>
            </w:pPr>
          </w:p>
        </w:tc>
        <w:tc>
          <w:tcPr>
            <w:tcW w:w="1392" w:type="dxa"/>
          </w:tcPr>
          <w:p w:rsidR="000C3B67" w:rsidRDefault="000C3B67" w:rsidP="009F7224">
            <w:pPr>
              <w:autoSpaceDE w:val="0"/>
              <w:autoSpaceDN w:val="0"/>
              <w:adjustRightInd w:val="0"/>
            </w:pPr>
            <w:r w:rsidRPr="003235D5">
              <w:t>Инфокомму</w:t>
            </w:r>
            <w:r>
              <w:t>-</w:t>
            </w:r>
            <w:r w:rsidRPr="003235D5">
              <w:t>никационные технологии</w:t>
            </w:r>
            <w:r>
              <w:t>;</w:t>
            </w:r>
          </w:p>
          <w:p w:rsidR="000C3B67" w:rsidRPr="00E97F8D" w:rsidRDefault="000C3B67" w:rsidP="009F7224">
            <w:pPr>
              <w:autoSpaceDE w:val="0"/>
              <w:autoSpaceDN w:val="0"/>
              <w:adjustRightInd w:val="0"/>
            </w:pPr>
            <w:r w:rsidRPr="003235D5">
              <w:t>Математика</w:t>
            </w:r>
            <w:r>
              <w:t xml:space="preserve">. </w:t>
            </w:r>
          </w:p>
        </w:tc>
        <w:tc>
          <w:tcPr>
            <w:tcW w:w="5348" w:type="dxa"/>
          </w:tcPr>
          <w:p w:rsidR="000C3B67" w:rsidRDefault="000C3B67" w:rsidP="009F7224">
            <w:pPr>
              <w:autoSpaceDE w:val="0"/>
              <w:autoSpaceDN w:val="0"/>
              <w:adjustRightInd w:val="0"/>
              <w:rPr>
                <w:color w:val="000000"/>
              </w:rPr>
            </w:pPr>
            <w:r w:rsidRPr="003235D5">
              <w:t>Статистика</w:t>
            </w:r>
            <w:r>
              <w:t>;</w:t>
            </w:r>
          </w:p>
          <w:p w:rsidR="000C3B67" w:rsidRDefault="000C3B67" w:rsidP="009F7224">
            <w:pPr>
              <w:autoSpaceDE w:val="0"/>
              <w:autoSpaceDN w:val="0"/>
              <w:adjustRightInd w:val="0"/>
            </w:pPr>
            <w:r w:rsidRPr="003235D5">
              <w:t>Информационные технологии в менеджменте</w:t>
            </w:r>
            <w:r>
              <w:t>;</w:t>
            </w:r>
          </w:p>
          <w:p w:rsidR="000C3B67" w:rsidRDefault="000C3B67" w:rsidP="009F7224">
            <w:pPr>
              <w:suppressAutoHyphens/>
              <w:jc w:val="both"/>
              <w:rPr>
                <w:color w:val="000000"/>
              </w:rPr>
            </w:pPr>
            <w:r w:rsidRPr="003235D5">
              <w:rPr>
                <w:color w:val="000000"/>
              </w:rPr>
              <w:t>Финансовый и управленческий учет</w:t>
            </w:r>
            <w:r>
              <w:rPr>
                <w:color w:val="000000"/>
              </w:rPr>
              <w:t>;</w:t>
            </w:r>
          </w:p>
          <w:p w:rsidR="000C3B67" w:rsidRPr="003D0CCE" w:rsidRDefault="000C3B67" w:rsidP="009F7224">
            <w:r w:rsidRPr="003D0CCE">
              <w:t>Ознакомительная практика</w:t>
            </w:r>
            <w:r>
              <w:t>;</w:t>
            </w:r>
          </w:p>
          <w:p w:rsidR="000C3B67" w:rsidRDefault="000C3B67" w:rsidP="009F7224">
            <w:pPr>
              <w:suppressAutoHyphens/>
              <w:jc w:val="both"/>
            </w:pPr>
            <w:r w:rsidRPr="009F7224">
              <w:t>Технологическая (проектно-технологическая) практика</w:t>
            </w:r>
            <w:r>
              <w:t>;</w:t>
            </w:r>
          </w:p>
          <w:p w:rsidR="000C3B67" w:rsidRPr="00DE78FB" w:rsidRDefault="000C3B67" w:rsidP="009F7224">
            <w:pPr>
              <w:suppressAutoHyphens/>
              <w:jc w:val="both"/>
            </w:pPr>
            <w:r w:rsidRPr="008F2FB4">
              <w:t>Защита выпускной квалификационной работы, включая подготовку к процедуре защиты и процедуру защиты</w:t>
            </w:r>
            <w:r>
              <w:t>.</w:t>
            </w:r>
          </w:p>
        </w:tc>
      </w:tr>
    </w:tbl>
    <w:p w:rsidR="000C3B67" w:rsidRDefault="000C3B67" w:rsidP="00C2114A">
      <w:pPr>
        <w:suppressAutoHyphens/>
        <w:ind w:firstLine="709"/>
        <w:jc w:val="both"/>
      </w:pPr>
    </w:p>
    <w:p w:rsidR="000C3B67" w:rsidRDefault="000C3B67" w:rsidP="00C27334">
      <w:pPr>
        <w:suppressAutoHyphens/>
        <w:ind w:firstLine="709"/>
        <w:jc w:val="both"/>
      </w:pPr>
      <w:r w:rsidRPr="00845F7E">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знания основных понятийсоциологической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 самостоятельно анализир</w:t>
      </w:r>
      <w:r>
        <w:t>овать</w:t>
      </w:r>
      <w:r w:rsidRPr="00D56FC4">
        <w:t xml:space="preserve"> и оцениват</w:t>
      </w:r>
      <w:r>
        <w:t>ьсоциальные</w:t>
      </w:r>
      <w:r w:rsidRPr="00D56FC4">
        <w:t xml:space="preserve"> явления и </w:t>
      </w:r>
      <w:r>
        <w:t>процессы</w:t>
      </w:r>
      <w:r w:rsidRPr="00D56FC4">
        <w:t>.</w:t>
      </w:r>
    </w:p>
    <w:p w:rsidR="000C3B67" w:rsidRPr="00845F7E" w:rsidRDefault="000C3B67" w:rsidP="00C2114A">
      <w:pPr>
        <w:suppressAutoHyphens/>
        <w:ind w:firstLine="709"/>
        <w:jc w:val="both"/>
      </w:pPr>
    </w:p>
    <w:p w:rsidR="000C3B67" w:rsidRPr="00DC11F5" w:rsidRDefault="000C3B67" w:rsidP="0068394B">
      <w:pPr>
        <w:pStyle w:val="ListParagraph"/>
        <w:numPr>
          <w:ilvl w:val="0"/>
          <w:numId w:val="4"/>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0C3B67" w:rsidRPr="00DC11F5" w:rsidTr="009F722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r w:rsidRPr="00DC11F5">
              <w:rPr>
                <w:b/>
                <w:bCs/>
                <w:i/>
                <w:iCs/>
              </w:rPr>
              <w:t>Формы обучения</w:t>
            </w:r>
          </w:p>
        </w:tc>
      </w:tr>
      <w:tr w:rsidR="000C3B67" w:rsidRPr="00DC11F5" w:rsidTr="009F722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055A3E">
            <w:pPr>
              <w:jc w:val="center"/>
              <w:rPr>
                <w:lang w:val="en-US"/>
              </w:rPr>
            </w:pPr>
            <w:r>
              <w:rPr>
                <w:b/>
                <w:bCs/>
                <w:i/>
                <w:iCs/>
              </w:rPr>
              <w:t>Очно-з</w:t>
            </w:r>
            <w:r w:rsidRPr="00DC11F5">
              <w:rPr>
                <w:b/>
                <w:bCs/>
                <w:i/>
                <w:iCs/>
              </w:rPr>
              <w:t>аочная</w:t>
            </w:r>
          </w:p>
        </w:tc>
      </w:tr>
      <w:tr w:rsidR="000C3B67" w:rsidRPr="00DC11F5"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C27334" w:rsidRDefault="000C3B67" w:rsidP="009F7224">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46CDE" w:rsidRDefault="000C3B67" w:rsidP="00C27334">
            <w:pPr>
              <w:jc w:val="center"/>
            </w:pPr>
            <w:r>
              <w:t>3/108</w:t>
            </w:r>
          </w:p>
        </w:tc>
      </w:tr>
      <w:tr w:rsidR="000C3B67" w:rsidRPr="00DC11F5"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color w:val="000000"/>
              </w:rPr>
            </w:pPr>
            <w:r>
              <w:rPr>
                <w:color w:val="000000"/>
              </w:rPr>
              <w:t>3</w:t>
            </w:r>
          </w:p>
        </w:tc>
      </w:tr>
      <w:tr w:rsidR="000C3B67" w:rsidRPr="00DC11F5"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pPr>
          </w:p>
        </w:tc>
      </w:tr>
      <w:tr w:rsidR="000C3B67" w:rsidRPr="00BE57FE" w:rsidTr="009F722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3B67" w:rsidRPr="00DC11F5" w:rsidRDefault="000C3B67"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0A5A62" w:rsidRDefault="000C3B67"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A7637E">
            <w:pPr>
              <w:jc w:val="center"/>
            </w:pPr>
            <w:r>
              <w:t>8</w:t>
            </w:r>
          </w:p>
        </w:tc>
      </w:tr>
      <w:tr w:rsidR="000C3B67" w:rsidRPr="00BE57FE"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AF3001">
            <w:pPr>
              <w:jc w:val="center"/>
            </w:pPr>
            <w:r>
              <w:t>8</w:t>
            </w:r>
          </w:p>
        </w:tc>
      </w:tr>
      <w:tr w:rsidR="000C3B67" w:rsidRPr="000A5A62"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3F2293" w:rsidRDefault="000C3B67"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0A5A62"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0A5A62" w:rsidRDefault="000C3B67" w:rsidP="00A7637E">
            <w:pPr>
              <w:jc w:val="center"/>
            </w:pPr>
          </w:p>
        </w:tc>
      </w:tr>
      <w:tr w:rsidR="000C3B67" w:rsidRPr="00DC11F5"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FD2413"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p>
        </w:tc>
      </w:tr>
      <w:tr w:rsidR="000C3B67" w:rsidRPr="00DC11F5"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Default="000C3B67"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center"/>
              <w:rPr>
                <w:lang w:val="en-US"/>
              </w:rPr>
            </w:pPr>
          </w:p>
        </w:tc>
      </w:tr>
      <w:tr w:rsidR="000C3B67" w:rsidRPr="00BE57FE" w:rsidTr="009F7224">
        <w:trPr>
          <w:trHeight w:val="1"/>
        </w:trPr>
        <w:tc>
          <w:tcPr>
            <w:tcW w:w="250" w:type="dxa"/>
            <w:vMerge/>
            <w:tcBorders>
              <w:left w:val="single" w:sz="2" w:space="0" w:color="000000"/>
              <w:right w:val="single" w:sz="2" w:space="0" w:color="000000"/>
            </w:tcBorders>
            <w:shd w:val="clear" w:color="000000" w:fill="FFFFFF"/>
          </w:tcPr>
          <w:p w:rsidR="000C3B67" w:rsidRPr="00DC11F5" w:rsidRDefault="000C3B67"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13684" w:rsidRDefault="000C3B67" w:rsidP="006579F2">
            <w:pPr>
              <w:jc w:val="center"/>
            </w:pPr>
            <w:r>
              <w:t>2</w:t>
            </w:r>
          </w:p>
          <w:p w:rsidR="000C3B67" w:rsidRPr="00B13684" w:rsidRDefault="000C3B67"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A7637E">
            <w:pPr>
              <w:jc w:val="center"/>
            </w:pPr>
            <w:r>
              <w:t>2</w:t>
            </w:r>
          </w:p>
        </w:tc>
      </w:tr>
      <w:tr w:rsidR="000C3B67" w:rsidRPr="00BE57FE" w:rsidTr="009F722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DC11F5" w:rsidRDefault="000C3B67" w:rsidP="00AF3001">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3B67" w:rsidRPr="00BE57FE" w:rsidRDefault="000C3B67" w:rsidP="006579F2">
            <w:pPr>
              <w:jc w:val="center"/>
            </w:pPr>
            <w:r>
              <w:t>90</w:t>
            </w:r>
          </w:p>
        </w:tc>
      </w:tr>
    </w:tbl>
    <w:p w:rsidR="000C3B67" w:rsidRPr="00DC11F5" w:rsidRDefault="000C3B67" w:rsidP="0068394B">
      <w:pPr>
        <w:autoSpaceDE w:val="0"/>
        <w:autoSpaceDN w:val="0"/>
        <w:adjustRightInd w:val="0"/>
        <w:jc w:val="both"/>
        <w:rPr>
          <w:b/>
          <w:bCs/>
          <w:i/>
          <w:iCs/>
        </w:rPr>
      </w:pPr>
    </w:p>
    <w:p w:rsidR="000C3B67" w:rsidRPr="00DC11F5" w:rsidRDefault="000C3B67" w:rsidP="0068394B">
      <w:pPr>
        <w:pStyle w:val="ListParagraph"/>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3B67" w:rsidRPr="00DC11F5" w:rsidRDefault="000C3B67" w:rsidP="00334B4B">
      <w:pPr>
        <w:pStyle w:val="ListParagraph"/>
        <w:ind w:left="862"/>
        <w:rPr>
          <w:b/>
        </w:rPr>
      </w:pPr>
      <w:r w:rsidRPr="00DC11F5">
        <w:rPr>
          <w:b/>
        </w:rPr>
        <w:t>4.1Распределение часов по разделам/темам и видам работы</w:t>
      </w:r>
    </w:p>
    <w:p w:rsidR="000C3B67" w:rsidRPr="00DC11F5" w:rsidRDefault="000C3B67" w:rsidP="00334B4B">
      <w:pPr>
        <w:pStyle w:val="ListParagraph"/>
        <w:ind w:left="1724"/>
        <w:jc w:val="both"/>
        <w:rPr>
          <w:b/>
        </w:rPr>
      </w:pPr>
      <w:r w:rsidRPr="00DC11F5">
        <w:rPr>
          <w:b/>
        </w:rPr>
        <w:t>4.1.1Очная форма обучения</w:t>
      </w:r>
    </w:p>
    <w:p w:rsidR="000C3B67" w:rsidRPr="00DC11F5" w:rsidRDefault="000C3B67" w:rsidP="00334B4B">
      <w:pPr>
        <w:pStyle w:val="ListParagraph"/>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536"/>
        <w:gridCol w:w="1095"/>
        <w:gridCol w:w="850"/>
        <w:gridCol w:w="606"/>
        <w:gridCol w:w="2088"/>
      </w:tblGrid>
      <w:tr w:rsidR="000C3B67" w:rsidRPr="00DC11F5" w:rsidTr="00BD45A0">
        <w:tc>
          <w:tcPr>
            <w:tcW w:w="431"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 п/п</w:t>
            </w:r>
          </w:p>
        </w:tc>
        <w:tc>
          <w:tcPr>
            <w:tcW w:w="4536"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Раздел/тема</w:t>
            </w:r>
          </w:p>
        </w:tc>
        <w:tc>
          <w:tcPr>
            <w:tcW w:w="4639" w:type="dxa"/>
            <w:gridSpan w:val="4"/>
          </w:tcPr>
          <w:p w:rsidR="000C3B67" w:rsidRPr="00DC11F5" w:rsidRDefault="000C3B67" w:rsidP="008D3EE7">
            <w:pPr>
              <w:jc w:val="center"/>
              <w:rPr>
                <w:b/>
              </w:rPr>
            </w:pPr>
            <w:r w:rsidRPr="00DC11F5">
              <w:rPr>
                <w:b/>
              </w:rPr>
              <w:t>Виды учебной работы (в часах)</w:t>
            </w:r>
          </w:p>
        </w:tc>
      </w:tr>
      <w:tr w:rsidR="000C3B67" w:rsidRPr="00DC11F5" w:rsidTr="00BD45A0">
        <w:tc>
          <w:tcPr>
            <w:tcW w:w="431" w:type="dxa"/>
            <w:vMerge/>
          </w:tcPr>
          <w:p w:rsidR="000C3B67" w:rsidRPr="00DC11F5" w:rsidRDefault="000C3B67" w:rsidP="008D3EE7">
            <w:pPr>
              <w:jc w:val="center"/>
              <w:rPr>
                <w:b/>
              </w:rPr>
            </w:pPr>
          </w:p>
        </w:tc>
        <w:tc>
          <w:tcPr>
            <w:tcW w:w="4536" w:type="dxa"/>
            <w:vMerge/>
          </w:tcPr>
          <w:p w:rsidR="000C3B67" w:rsidRPr="00DC11F5" w:rsidRDefault="000C3B67" w:rsidP="008D3EE7">
            <w:pPr>
              <w:jc w:val="center"/>
              <w:rPr>
                <w:b/>
              </w:rPr>
            </w:pPr>
          </w:p>
        </w:tc>
        <w:tc>
          <w:tcPr>
            <w:tcW w:w="2551" w:type="dxa"/>
            <w:gridSpan w:val="3"/>
          </w:tcPr>
          <w:p w:rsidR="000C3B67" w:rsidRPr="00DC11F5" w:rsidRDefault="000C3B67" w:rsidP="008D3EE7">
            <w:pPr>
              <w:jc w:val="center"/>
              <w:rPr>
                <w:b/>
              </w:rPr>
            </w:pPr>
            <w:r w:rsidRPr="00DC11F5">
              <w:rPr>
                <w:b/>
              </w:rPr>
              <w:t>Аудиторная работа</w:t>
            </w:r>
          </w:p>
        </w:tc>
        <w:tc>
          <w:tcPr>
            <w:tcW w:w="2088" w:type="dxa"/>
            <w:vMerge w:val="restart"/>
          </w:tcPr>
          <w:p w:rsidR="000C3B67" w:rsidRPr="00DC11F5" w:rsidRDefault="000C3B67" w:rsidP="008D3EE7">
            <w:pPr>
              <w:jc w:val="center"/>
              <w:rPr>
                <w:b/>
              </w:rPr>
            </w:pPr>
            <w:r w:rsidRPr="00DC11F5">
              <w:rPr>
                <w:b/>
              </w:rPr>
              <w:t>Самостоятельная работа</w:t>
            </w:r>
          </w:p>
        </w:tc>
      </w:tr>
      <w:tr w:rsidR="000C3B67" w:rsidRPr="00DC11F5" w:rsidTr="00BD45A0">
        <w:tc>
          <w:tcPr>
            <w:tcW w:w="431" w:type="dxa"/>
            <w:vMerge/>
          </w:tcPr>
          <w:p w:rsidR="000C3B67" w:rsidRPr="00DC11F5" w:rsidRDefault="000C3B67" w:rsidP="008D3EE7">
            <w:pPr>
              <w:jc w:val="both"/>
            </w:pPr>
          </w:p>
        </w:tc>
        <w:tc>
          <w:tcPr>
            <w:tcW w:w="4536" w:type="dxa"/>
            <w:vMerge/>
          </w:tcPr>
          <w:p w:rsidR="000C3B67" w:rsidRPr="00DC11F5" w:rsidRDefault="000C3B67" w:rsidP="008D3EE7">
            <w:pPr>
              <w:jc w:val="both"/>
            </w:pPr>
          </w:p>
        </w:tc>
        <w:tc>
          <w:tcPr>
            <w:tcW w:w="1095" w:type="dxa"/>
          </w:tcPr>
          <w:p w:rsidR="000C3B67" w:rsidRPr="00DC11F5" w:rsidRDefault="000C3B67" w:rsidP="008D3EE7">
            <w:pPr>
              <w:jc w:val="center"/>
              <w:rPr>
                <w:b/>
              </w:rPr>
            </w:pPr>
            <w:r w:rsidRPr="00DC11F5">
              <w:rPr>
                <w:b/>
              </w:rPr>
              <w:t>ЛЗ</w:t>
            </w:r>
          </w:p>
        </w:tc>
        <w:tc>
          <w:tcPr>
            <w:tcW w:w="850" w:type="dxa"/>
          </w:tcPr>
          <w:p w:rsidR="000C3B67" w:rsidRPr="00DC11F5" w:rsidRDefault="000C3B67" w:rsidP="008D3EE7">
            <w:pPr>
              <w:jc w:val="center"/>
              <w:rPr>
                <w:b/>
              </w:rPr>
            </w:pPr>
            <w:r w:rsidRPr="00DC11F5">
              <w:rPr>
                <w:b/>
              </w:rPr>
              <w:t>ПЗ</w:t>
            </w:r>
          </w:p>
        </w:tc>
        <w:tc>
          <w:tcPr>
            <w:tcW w:w="606" w:type="dxa"/>
          </w:tcPr>
          <w:p w:rsidR="000C3B67" w:rsidRPr="00DC11F5" w:rsidRDefault="000C3B67" w:rsidP="008D3EE7">
            <w:pPr>
              <w:rPr>
                <w:b/>
              </w:rPr>
            </w:pPr>
            <w:r w:rsidRPr="00DC11F5">
              <w:rPr>
                <w:b/>
              </w:rPr>
              <w:t>ЛабЗ</w:t>
            </w:r>
          </w:p>
        </w:tc>
        <w:tc>
          <w:tcPr>
            <w:tcW w:w="2088" w:type="dxa"/>
            <w:vMerge/>
          </w:tcPr>
          <w:p w:rsidR="000C3B67" w:rsidRPr="00DC11F5" w:rsidRDefault="000C3B67" w:rsidP="008D3EE7">
            <w:pPr>
              <w:jc w:val="both"/>
            </w:pPr>
          </w:p>
        </w:tc>
      </w:tr>
      <w:tr w:rsidR="000C3B67" w:rsidRPr="00DC11F5" w:rsidTr="00BD45A0">
        <w:tc>
          <w:tcPr>
            <w:tcW w:w="431" w:type="dxa"/>
          </w:tcPr>
          <w:p w:rsidR="000C3B67" w:rsidRPr="00DC11F5" w:rsidRDefault="000C3B67" w:rsidP="008D3EE7">
            <w:pPr>
              <w:pStyle w:val="ListParagraph"/>
              <w:numPr>
                <w:ilvl w:val="0"/>
                <w:numId w:val="10"/>
              </w:numPr>
              <w:ind w:left="0"/>
              <w:jc w:val="both"/>
            </w:pPr>
            <w:r>
              <w:t>1.</w:t>
            </w:r>
          </w:p>
        </w:tc>
        <w:tc>
          <w:tcPr>
            <w:tcW w:w="4536" w:type="dxa"/>
          </w:tcPr>
          <w:p w:rsidR="000C3B67" w:rsidRPr="00A53AB5" w:rsidRDefault="000C3B67" w:rsidP="008D3EE7">
            <w:r>
              <w:t xml:space="preserve">Социология как наука об обществе </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Pr="00A53AB5" w:rsidRDefault="000C3B67" w:rsidP="008D3EE7">
            <w:pPr>
              <w:jc w:val="center"/>
            </w:pPr>
            <w:r>
              <w:t>8</w:t>
            </w:r>
          </w:p>
        </w:tc>
      </w:tr>
      <w:tr w:rsidR="000C3B67" w:rsidRPr="00DC11F5" w:rsidTr="00BD45A0">
        <w:tc>
          <w:tcPr>
            <w:tcW w:w="431" w:type="dxa"/>
          </w:tcPr>
          <w:p w:rsidR="000C3B67" w:rsidRPr="00DC11F5" w:rsidRDefault="000C3B67" w:rsidP="008D3EE7">
            <w:pPr>
              <w:pStyle w:val="ListParagraph"/>
              <w:numPr>
                <w:ilvl w:val="0"/>
                <w:numId w:val="10"/>
              </w:numPr>
              <w:ind w:left="0"/>
              <w:jc w:val="both"/>
            </w:pPr>
            <w:r>
              <w:t>2.</w:t>
            </w:r>
          </w:p>
        </w:tc>
        <w:tc>
          <w:tcPr>
            <w:tcW w:w="4536" w:type="dxa"/>
          </w:tcPr>
          <w:p w:rsidR="000C3B67" w:rsidRPr="00D824C5" w:rsidRDefault="000C3B67" w:rsidP="008D3EE7">
            <w:pPr>
              <w:pStyle w:val="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Pr="00A53AB5" w:rsidRDefault="000C3B67" w:rsidP="008D3EE7">
            <w:pPr>
              <w:jc w:val="center"/>
            </w:pPr>
            <w:r>
              <w:t>8</w:t>
            </w:r>
          </w:p>
        </w:tc>
      </w:tr>
      <w:tr w:rsidR="000C3B67" w:rsidRPr="00DC11F5" w:rsidTr="00BD45A0">
        <w:tc>
          <w:tcPr>
            <w:tcW w:w="431" w:type="dxa"/>
          </w:tcPr>
          <w:p w:rsidR="000C3B67" w:rsidRPr="00DC11F5" w:rsidRDefault="000C3B67" w:rsidP="008D3EE7">
            <w:pPr>
              <w:pStyle w:val="ListParagraph"/>
              <w:numPr>
                <w:ilvl w:val="0"/>
                <w:numId w:val="10"/>
              </w:numPr>
              <w:ind w:left="0"/>
              <w:jc w:val="both"/>
            </w:pPr>
            <w:r>
              <w:t>3.</w:t>
            </w:r>
          </w:p>
        </w:tc>
        <w:tc>
          <w:tcPr>
            <w:tcW w:w="4536"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Общество как социальная система</w:t>
            </w:r>
          </w:p>
        </w:tc>
        <w:tc>
          <w:tcPr>
            <w:tcW w:w="1095" w:type="dxa"/>
          </w:tcPr>
          <w:p w:rsidR="000C3B67" w:rsidRPr="00424B50" w:rsidRDefault="000C3B67" w:rsidP="008D3EE7">
            <w:pPr>
              <w:jc w:val="center"/>
            </w:pPr>
            <w:r>
              <w:t>2</w:t>
            </w:r>
          </w:p>
        </w:tc>
        <w:tc>
          <w:tcPr>
            <w:tcW w:w="850" w:type="dxa"/>
          </w:tcPr>
          <w:p w:rsidR="000C3B67" w:rsidRPr="00424B50"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Pr="00424B50" w:rsidRDefault="000C3B67" w:rsidP="008D3EE7">
            <w:pPr>
              <w:jc w:val="center"/>
            </w:pPr>
            <w:r>
              <w:t>8</w:t>
            </w:r>
          </w:p>
        </w:tc>
      </w:tr>
      <w:tr w:rsidR="000C3B67" w:rsidRPr="00DC11F5" w:rsidTr="00BD45A0">
        <w:tc>
          <w:tcPr>
            <w:tcW w:w="431" w:type="dxa"/>
          </w:tcPr>
          <w:p w:rsidR="000C3B67" w:rsidRPr="00DC11F5" w:rsidRDefault="000C3B67" w:rsidP="008D3EE7">
            <w:pPr>
              <w:pStyle w:val="ListParagraph"/>
              <w:numPr>
                <w:ilvl w:val="0"/>
                <w:numId w:val="10"/>
              </w:numPr>
              <w:ind w:left="0"/>
              <w:jc w:val="both"/>
            </w:pPr>
            <w:r>
              <w:t>4.</w:t>
            </w:r>
          </w:p>
        </w:tc>
        <w:tc>
          <w:tcPr>
            <w:tcW w:w="4536"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Социальная структура общества</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Pr="00A53AB5" w:rsidRDefault="000C3B67" w:rsidP="00334B4B">
            <w:pPr>
              <w:jc w:val="center"/>
            </w:pPr>
            <w:r>
              <w:t>8</w:t>
            </w:r>
          </w:p>
        </w:tc>
      </w:tr>
      <w:tr w:rsidR="000C3B67" w:rsidRPr="00DC11F5" w:rsidTr="00BD45A0">
        <w:tc>
          <w:tcPr>
            <w:tcW w:w="431" w:type="dxa"/>
          </w:tcPr>
          <w:p w:rsidR="000C3B67" w:rsidRPr="00DC11F5" w:rsidRDefault="000C3B67" w:rsidP="008D3EE7">
            <w:pPr>
              <w:pStyle w:val="ListParagraph"/>
              <w:ind w:left="0" w:hanging="360"/>
              <w:jc w:val="both"/>
            </w:pPr>
            <w:r>
              <w:t>5.</w:t>
            </w:r>
          </w:p>
        </w:tc>
        <w:tc>
          <w:tcPr>
            <w:tcW w:w="4536"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Социальные институты и социальные организации</w:t>
            </w:r>
          </w:p>
        </w:tc>
        <w:tc>
          <w:tcPr>
            <w:tcW w:w="1095" w:type="dxa"/>
          </w:tcPr>
          <w:p w:rsidR="000C3B67" w:rsidRPr="00A53AB5" w:rsidRDefault="000C3B67" w:rsidP="008D3EE7">
            <w:pPr>
              <w:jc w:val="center"/>
            </w:pPr>
            <w:r w:rsidRPr="00A53AB5">
              <w:t>2</w:t>
            </w:r>
          </w:p>
        </w:tc>
        <w:tc>
          <w:tcPr>
            <w:tcW w:w="850" w:type="dxa"/>
          </w:tcPr>
          <w:p w:rsidR="000C3B67" w:rsidRPr="00A53AB5" w:rsidRDefault="000C3B67" w:rsidP="008D3EE7">
            <w:pPr>
              <w:jc w:val="center"/>
            </w:pPr>
            <w:r w:rsidRPr="00A53AB5">
              <w:t>2</w:t>
            </w:r>
          </w:p>
        </w:tc>
        <w:tc>
          <w:tcPr>
            <w:tcW w:w="606" w:type="dxa"/>
          </w:tcPr>
          <w:p w:rsidR="000C3B67" w:rsidRPr="00DC11F5" w:rsidRDefault="000C3B67" w:rsidP="008D3EE7">
            <w:pPr>
              <w:jc w:val="center"/>
            </w:pPr>
          </w:p>
        </w:tc>
        <w:tc>
          <w:tcPr>
            <w:tcW w:w="2088" w:type="dxa"/>
          </w:tcPr>
          <w:p w:rsidR="000C3B67" w:rsidRDefault="000C3B67" w:rsidP="008D3EE7">
            <w:pPr>
              <w:jc w:val="center"/>
            </w:pPr>
            <w:r>
              <w:t>8</w:t>
            </w:r>
          </w:p>
        </w:tc>
      </w:tr>
      <w:tr w:rsidR="000C3B67" w:rsidRPr="00DC11F5" w:rsidTr="00BD45A0">
        <w:tc>
          <w:tcPr>
            <w:tcW w:w="431" w:type="dxa"/>
          </w:tcPr>
          <w:p w:rsidR="000C3B67" w:rsidRPr="00DC11F5" w:rsidRDefault="000C3B67" w:rsidP="008D3EE7">
            <w:pPr>
              <w:pStyle w:val="ListParagraph"/>
              <w:ind w:left="0" w:hanging="360"/>
              <w:jc w:val="both"/>
            </w:pPr>
            <w:r>
              <w:t>6.</w:t>
            </w:r>
          </w:p>
        </w:tc>
        <w:tc>
          <w:tcPr>
            <w:tcW w:w="4536"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Социология личности</w:t>
            </w:r>
          </w:p>
        </w:tc>
        <w:tc>
          <w:tcPr>
            <w:tcW w:w="1095" w:type="dxa"/>
          </w:tcPr>
          <w:p w:rsidR="000C3B67" w:rsidRPr="00424B50" w:rsidRDefault="000C3B67" w:rsidP="008D3EE7">
            <w:pPr>
              <w:jc w:val="center"/>
            </w:pPr>
            <w:r>
              <w:t>2</w:t>
            </w:r>
          </w:p>
        </w:tc>
        <w:tc>
          <w:tcPr>
            <w:tcW w:w="850" w:type="dxa"/>
          </w:tcPr>
          <w:p w:rsidR="000C3B67" w:rsidRPr="00424B50"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Pr="00424B50" w:rsidRDefault="000C3B67" w:rsidP="00334B4B">
            <w:pPr>
              <w:jc w:val="center"/>
            </w:pPr>
            <w:r>
              <w:t>8</w:t>
            </w:r>
          </w:p>
        </w:tc>
      </w:tr>
      <w:tr w:rsidR="000C3B67" w:rsidRPr="00DC11F5" w:rsidTr="00BD45A0">
        <w:tc>
          <w:tcPr>
            <w:tcW w:w="431" w:type="dxa"/>
          </w:tcPr>
          <w:p w:rsidR="000C3B67" w:rsidRPr="00DC11F5" w:rsidRDefault="000C3B67" w:rsidP="008D3EE7">
            <w:pPr>
              <w:pStyle w:val="ListParagraph"/>
              <w:ind w:left="0" w:hanging="360"/>
              <w:jc w:val="both"/>
            </w:pPr>
            <w:r>
              <w:t xml:space="preserve">      7.</w:t>
            </w:r>
          </w:p>
        </w:tc>
        <w:tc>
          <w:tcPr>
            <w:tcW w:w="4536"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Социология молодежи</w:t>
            </w:r>
          </w:p>
        </w:tc>
        <w:tc>
          <w:tcPr>
            <w:tcW w:w="1095" w:type="dxa"/>
          </w:tcPr>
          <w:p w:rsidR="000C3B67" w:rsidRDefault="000C3B67" w:rsidP="008D3EE7">
            <w:pPr>
              <w:jc w:val="center"/>
            </w:pPr>
            <w:r>
              <w:t>2</w:t>
            </w:r>
          </w:p>
        </w:tc>
        <w:tc>
          <w:tcPr>
            <w:tcW w:w="850" w:type="dxa"/>
          </w:tcPr>
          <w:p w:rsidR="000C3B67"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Default="000C3B67" w:rsidP="008D3EE7">
            <w:pPr>
              <w:jc w:val="center"/>
            </w:pPr>
            <w:r>
              <w:t>8</w:t>
            </w:r>
          </w:p>
        </w:tc>
      </w:tr>
      <w:tr w:rsidR="000C3B67" w:rsidRPr="00DC11F5" w:rsidTr="00BD45A0">
        <w:tc>
          <w:tcPr>
            <w:tcW w:w="431" w:type="dxa"/>
          </w:tcPr>
          <w:p w:rsidR="000C3B67" w:rsidRPr="00DC11F5" w:rsidRDefault="000C3B67" w:rsidP="008D3EE7">
            <w:pPr>
              <w:pStyle w:val="ListParagraph"/>
              <w:ind w:left="0" w:hanging="360"/>
              <w:jc w:val="both"/>
            </w:pPr>
            <w:r>
              <w:t xml:space="preserve">      8.</w:t>
            </w:r>
          </w:p>
        </w:tc>
        <w:tc>
          <w:tcPr>
            <w:tcW w:w="4536"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Социология семьи</w:t>
            </w:r>
          </w:p>
        </w:tc>
        <w:tc>
          <w:tcPr>
            <w:tcW w:w="1095" w:type="dxa"/>
          </w:tcPr>
          <w:p w:rsidR="000C3B67" w:rsidRDefault="000C3B67" w:rsidP="008D3EE7">
            <w:pPr>
              <w:jc w:val="center"/>
            </w:pPr>
            <w:r>
              <w:t>2</w:t>
            </w:r>
          </w:p>
        </w:tc>
        <w:tc>
          <w:tcPr>
            <w:tcW w:w="850" w:type="dxa"/>
          </w:tcPr>
          <w:p w:rsidR="000C3B67" w:rsidRDefault="000C3B67" w:rsidP="008D3EE7">
            <w:pPr>
              <w:jc w:val="center"/>
            </w:pPr>
            <w:r>
              <w:t>2</w:t>
            </w:r>
          </w:p>
        </w:tc>
        <w:tc>
          <w:tcPr>
            <w:tcW w:w="606" w:type="dxa"/>
          </w:tcPr>
          <w:p w:rsidR="000C3B67" w:rsidRPr="00DC11F5" w:rsidRDefault="000C3B67" w:rsidP="008D3EE7">
            <w:pPr>
              <w:jc w:val="center"/>
            </w:pPr>
          </w:p>
        </w:tc>
        <w:tc>
          <w:tcPr>
            <w:tcW w:w="2088" w:type="dxa"/>
          </w:tcPr>
          <w:p w:rsidR="000C3B67" w:rsidRDefault="000C3B67" w:rsidP="008D3EE7">
            <w:pPr>
              <w:jc w:val="center"/>
            </w:pPr>
            <w:r>
              <w:t>8</w:t>
            </w:r>
          </w:p>
        </w:tc>
      </w:tr>
      <w:tr w:rsidR="000C3B67" w:rsidRPr="00DC11F5" w:rsidTr="00BD45A0">
        <w:tc>
          <w:tcPr>
            <w:tcW w:w="431" w:type="dxa"/>
          </w:tcPr>
          <w:p w:rsidR="000C3B67" w:rsidRPr="00DC11F5" w:rsidRDefault="000C3B67" w:rsidP="008D3EE7">
            <w:pPr>
              <w:pStyle w:val="ListParagraph"/>
              <w:ind w:left="0" w:hanging="360"/>
              <w:jc w:val="both"/>
            </w:pPr>
            <w:r>
              <w:t>9.</w:t>
            </w:r>
          </w:p>
        </w:tc>
        <w:tc>
          <w:tcPr>
            <w:tcW w:w="4536"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Программа и методы социологического исследования</w:t>
            </w:r>
          </w:p>
        </w:tc>
        <w:tc>
          <w:tcPr>
            <w:tcW w:w="1095" w:type="dxa"/>
          </w:tcPr>
          <w:p w:rsidR="000C3B67" w:rsidRPr="00424B50" w:rsidRDefault="000C3B67" w:rsidP="008D3EE7">
            <w:pPr>
              <w:jc w:val="center"/>
            </w:pPr>
            <w:r>
              <w:t>2</w:t>
            </w:r>
          </w:p>
        </w:tc>
        <w:tc>
          <w:tcPr>
            <w:tcW w:w="850" w:type="dxa"/>
          </w:tcPr>
          <w:p w:rsidR="000C3B67" w:rsidRPr="00424B50" w:rsidRDefault="000C3B67" w:rsidP="008D3EE7">
            <w:pPr>
              <w:jc w:val="center"/>
            </w:pPr>
          </w:p>
        </w:tc>
        <w:tc>
          <w:tcPr>
            <w:tcW w:w="606" w:type="dxa"/>
          </w:tcPr>
          <w:p w:rsidR="000C3B67" w:rsidRPr="00DC11F5" w:rsidRDefault="000C3B67" w:rsidP="008D3EE7">
            <w:pPr>
              <w:jc w:val="center"/>
            </w:pPr>
          </w:p>
        </w:tc>
        <w:tc>
          <w:tcPr>
            <w:tcW w:w="2088" w:type="dxa"/>
          </w:tcPr>
          <w:p w:rsidR="000C3B67" w:rsidRPr="00424B50" w:rsidRDefault="000C3B67" w:rsidP="008D3EE7">
            <w:pPr>
              <w:jc w:val="center"/>
            </w:pPr>
            <w:r>
              <w:t>8</w:t>
            </w:r>
          </w:p>
        </w:tc>
      </w:tr>
      <w:tr w:rsidR="000C3B67" w:rsidRPr="00DC11F5" w:rsidTr="00BD45A0">
        <w:tc>
          <w:tcPr>
            <w:tcW w:w="431" w:type="dxa"/>
          </w:tcPr>
          <w:p w:rsidR="000C3B67" w:rsidRPr="00DC11F5" w:rsidRDefault="000C3B67" w:rsidP="008D3EE7">
            <w:pPr>
              <w:pStyle w:val="ListParagraph"/>
              <w:ind w:left="0"/>
              <w:jc w:val="both"/>
            </w:pPr>
          </w:p>
        </w:tc>
        <w:tc>
          <w:tcPr>
            <w:tcW w:w="4536" w:type="dxa"/>
          </w:tcPr>
          <w:p w:rsidR="000C3B67" w:rsidRPr="00424B50" w:rsidRDefault="000C3B67" w:rsidP="008D3EE7">
            <w:r w:rsidRPr="00424B50">
              <w:t>Итого:</w:t>
            </w:r>
          </w:p>
        </w:tc>
        <w:tc>
          <w:tcPr>
            <w:tcW w:w="1095" w:type="dxa"/>
          </w:tcPr>
          <w:p w:rsidR="000C3B67" w:rsidRPr="00424B50" w:rsidRDefault="000C3B67" w:rsidP="008D3EE7">
            <w:pPr>
              <w:jc w:val="center"/>
            </w:pPr>
            <w:r>
              <w:t>18</w:t>
            </w:r>
          </w:p>
        </w:tc>
        <w:tc>
          <w:tcPr>
            <w:tcW w:w="850" w:type="dxa"/>
          </w:tcPr>
          <w:p w:rsidR="000C3B67" w:rsidRPr="00424B50" w:rsidRDefault="000C3B67" w:rsidP="008D3EE7">
            <w:pPr>
              <w:jc w:val="center"/>
            </w:pPr>
            <w:r>
              <w:t>16</w:t>
            </w:r>
          </w:p>
        </w:tc>
        <w:tc>
          <w:tcPr>
            <w:tcW w:w="606" w:type="dxa"/>
          </w:tcPr>
          <w:p w:rsidR="000C3B67" w:rsidRPr="00DC11F5" w:rsidRDefault="000C3B67" w:rsidP="008D3EE7">
            <w:pPr>
              <w:jc w:val="center"/>
            </w:pPr>
          </w:p>
        </w:tc>
        <w:tc>
          <w:tcPr>
            <w:tcW w:w="2088" w:type="dxa"/>
          </w:tcPr>
          <w:p w:rsidR="000C3B67" w:rsidRPr="00424B50" w:rsidRDefault="000C3B67" w:rsidP="008D3EE7">
            <w:pPr>
              <w:jc w:val="center"/>
            </w:pPr>
            <w:r>
              <w:t>72</w:t>
            </w:r>
          </w:p>
        </w:tc>
      </w:tr>
    </w:tbl>
    <w:p w:rsidR="000C3B67" w:rsidRPr="00DC11F5" w:rsidRDefault="000C3B67" w:rsidP="00334B4B">
      <w:pPr>
        <w:pStyle w:val="ListParagraph"/>
        <w:numPr>
          <w:ilvl w:val="2"/>
          <w:numId w:val="8"/>
        </w:numPr>
        <w:jc w:val="both"/>
        <w:rPr>
          <w:b/>
        </w:rPr>
      </w:pPr>
      <w:r>
        <w:rPr>
          <w:b/>
        </w:rPr>
        <w:t>Очно-з</w:t>
      </w:r>
      <w:r w:rsidRPr="00DC11F5">
        <w:rPr>
          <w:b/>
        </w:rPr>
        <w:t>аочная форма обучения</w:t>
      </w:r>
    </w:p>
    <w:p w:rsidR="000C3B67" w:rsidRPr="007E37A4" w:rsidRDefault="000C3B67"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780"/>
        <w:gridCol w:w="851"/>
        <w:gridCol w:w="850"/>
        <w:gridCol w:w="748"/>
        <w:gridCol w:w="1946"/>
      </w:tblGrid>
      <w:tr w:rsidR="000C3B67" w:rsidRPr="00DC11F5" w:rsidTr="00DE4A6F">
        <w:tc>
          <w:tcPr>
            <w:tcW w:w="431"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 п/п</w:t>
            </w:r>
          </w:p>
        </w:tc>
        <w:tc>
          <w:tcPr>
            <w:tcW w:w="4780" w:type="dxa"/>
            <w:vMerge w:val="restart"/>
          </w:tcPr>
          <w:p w:rsidR="000C3B67" w:rsidRPr="00DC11F5" w:rsidRDefault="000C3B67" w:rsidP="008D3EE7">
            <w:pPr>
              <w:jc w:val="center"/>
              <w:rPr>
                <w:b/>
              </w:rPr>
            </w:pPr>
          </w:p>
          <w:p w:rsidR="000C3B67" w:rsidRPr="00DC11F5" w:rsidRDefault="000C3B67" w:rsidP="008D3EE7">
            <w:pPr>
              <w:jc w:val="center"/>
              <w:rPr>
                <w:b/>
              </w:rPr>
            </w:pPr>
            <w:r w:rsidRPr="00DC11F5">
              <w:rPr>
                <w:b/>
              </w:rPr>
              <w:t>Раздел/тема</w:t>
            </w:r>
          </w:p>
        </w:tc>
        <w:tc>
          <w:tcPr>
            <w:tcW w:w="4395" w:type="dxa"/>
            <w:gridSpan w:val="4"/>
          </w:tcPr>
          <w:p w:rsidR="000C3B67" w:rsidRPr="00DC11F5" w:rsidRDefault="000C3B67" w:rsidP="008D3EE7">
            <w:pPr>
              <w:jc w:val="center"/>
              <w:rPr>
                <w:b/>
              </w:rPr>
            </w:pPr>
            <w:r w:rsidRPr="00DC11F5">
              <w:rPr>
                <w:b/>
              </w:rPr>
              <w:t>Виды учебной работы (в часах)</w:t>
            </w:r>
          </w:p>
        </w:tc>
      </w:tr>
      <w:tr w:rsidR="000C3B67" w:rsidRPr="00DC11F5" w:rsidTr="00DE4A6F">
        <w:tc>
          <w:tcPr>
            <w:tcW w:w="431" w:type="dxa"/>
            <w:vMerge/>
          </w:tcPr>
          <w:p w:rsidR="000C3B67" w:rsidRPr="00DC11F5" w:rsidRDefault="000C3B67" w:rsidP="008D3EE7">
            <w:pPr>
              <w:jc w:val="center"/>
              <w:rPr>
                <w:b/>
              </w:rPr>
            </w:pPr>
          </w:p>
        </w:tc>
        <w:tc>
          <w:tcPr>
            <w:tcW w:w="4780" w:type="dxa"/>
            <w:vMerge/>
          </w:tcPr>
          <w:p w:rsidR="000C3B67" w:rsidRPr="00DC11F5" w:rsidRDefault="000C3B67" w:rsidP="008D3EE7">
            <w:pPr>
              <w:jc w:val="center"/>
              <w:rPr>
                <w:b/>
              </w:rPr>
            </w:pPr>
          </w:p>
        </w:tc>
        <w:tc>
          <w:tcPr>
            <w:tcW w:w="2449" w:type="dxa"/>
            <w:gridSpan w:val="3"/>
          </w:tcPr>
          <w:p w:rsidR="000C3B67" w:rsidRPr="00DC11F5" w:rsidRDefault="000C3B67" w:rsidP="008D3EE7">
            <w:pPr>
              <w:jc w:val="center"/>
              <w:rPr>
                <w:b/>
              </w:rPr>
            </w:pPr>
            <w:r w:rsidRPr="00DC11F5">
              <w:rPr>
                <w:b/>
              </w:rPr>
              <w:t>Аудиторная работа</w:t>
            </w:r>
          </w:p>
        </w:tc>
        <w:tc>
          <w:tcPr>
            <w:tcW w:w="1946" w:type="dxa"/>
            <w:vMerge w:val="restart"/>
          </w:tcPr>
          <w:p w:rsidR="000C3B67" w:rsidRPr="00DC11F5" w:rsidRDefault="000C3B67" w:rsidP="008D3EE7">
            <w:pPr>
              <w:jc w:val="center"/>
              <w:rPr>
                <w:b/>
              </w:rPr>
            </w:pPr>
            <w:r w:rsidRPr="00DC11F5">
              <w:rPr>
                <w:b/>
              </w:rPr>
              <w:t>Самостоятельная работа</w:t>
            </w:r>
          </w:p>
        </w:tc>
      </w:tr>
      <w:tr w:rsidR="000C3B67" w:rsidRPr="00DC11F5" w:rsidTr="00DE4A6F">
        <w:tc>
          <w:tcPr>
            <w:tcW w:w="431" w:type="dxa"/>
            <w:vMerge/>
          </w:tcPr>
          <w:p w:rsidR="000C3B67" w:rsidRPr="00DC11F5" w:rsidRDefault="000C3B67" w:rsidP="008D3EE7">
            <w:pPr>
              <w:jc w:val="both"/>
            </w:pPr>
          </w:p>
        </w:tc>
        <w:tc>
          <w:tcPr>
            <w:tcW w:w="4780" w:type="dxa"/>
            <w:vMerge/>
          </w:tcPr>
          <w:p w:rsidR="000C3B67" w:rsidRPr="00DC11F5" w:rsidRDefault="000C3B67" w:rsidP="008D3EE7">
            <w:pPr>
              <w:jc w:val="both"/>
            </w:pPr>
          </w:p>
        </w:tc>
        <w:tc>
          <w:tcPr>
            <w:tcW w:w="851" w:type="dxa"/>
          </w:tcPr>
          <w:p w:rsidR="000C3B67" w:rsidRPr="00DC11F5" w:rsidRDefault="000C3B67" w:rsidP="008D3EE7">
            <w:pPr>
              <w:jc w:val="center"/>
              <w:rPr>
                <w:b/>
              </w:rPr>
            </w:pPr>
            <w:r w:rsidRPr="00DC11F5">
              <w:rPr>
                <w:b/>
              </w:rPr>
              <w:t>ЛЗ</w:t>
            </w:r>
          </w:p>
        </w:tc>
        <w:tc>
          <w:tcPr>
            <w:tcW w:w="850" w:type="dxa"/>
          </w:tcPr>
          <w:p w:rsidR="000C3B67" w:rsidRPr="00DC11F5" w:rsidRDefault="000C3B67" w:rsidP="008D3EE7">
            <w:pPr>
              <w:jc w:val="center"/>
              <w:rPr>
                <w:b/>
              </w:rPr>
            </w:pPr>
            <w:r w:rsidRPr="00DC11F5">
              <w:rPr>
                <w:b/>
              </w:rPr>
              <w:t>ПЗ</w:t>
            </w:r>
          </w:p>
        </w:tc>
        <w:tc>
          <w:tcPr>
            <w:tcW w:w="748" w:type="dxa"/>
          </w:tcPr>
          <w:p w:rsidR="000C3B67" w:rsidRPr="00DC11F5" w:rsidRDefault="000C3B67" w:rsidP="008D3EE7">
            <w:pPr>
              <w:rPr>
                <w:b/>
              </w:rPr>
            </w:pPr>
            <w:r w:rsidRPr="00DC11F5">
              <w:rPr>
                <w:b/>
              </w:rPr>
              <w:t>ЛабЗ</w:t>
            </w:r>
          </w:p>
        </w:tc>
        <w:tc>
          <w:tcPr>
            <w:tcW w:w="1946" w:type="dxa"/>
            <w:vMerge/>
          </w:tcPr>
          <w:p w:rsidR="000C3B67" w:rsidRPr="00DC11F5" w:rsidRDefault="000C3B67" w:rsidP="008D3EE7">
            <w:pPr>
              <w:jc w:val="both"/>
            </w:pPr>
          </w:p>
        </w:tc>
      </w:tr>
      <w:tr w:rsidR="000C3B67" w:rsidRPr="00DC11F5" w:rsidTr="00DE4A6F">
        <w:tc>
          <w:tcPr>
            <w:tcW w:w="431" w:type="dxa"/>
          </w:tcPr>
          <w:p w:rsidR="000C3B67" w:rsidRPr="00DC11F5" w:rsidRDefault="000C3B67" w:rsidP="008D3EE7">
            <w:pPr>
              <w:pStyle w:val="ListParagraph"/>
              <w:numPr>
                <w:ilvl w:val="0"/>
                <w:numId w:val="10"/>
              </w:numPr>
              <w:ind w:left="0"/>
              <w:jc w:val="both"/>
            </w:pPr>
            <w:r>
              <w:t>1.</w:t>
            </w:r>
          </w:p>
        </w:tc>
        <w:tc>
          <w:tcPr>
            <w:tcW w:w="4780" w:type="dxa"/>
          </w:tcPr>
          <w:p w:rsidR="000C3B67" w:rsidRPr="00A53AB5" w:rsidRDefault="000C3B67" w:rsidP="00D46CDE">
            <w:r>
              <w:t xml:space="preserve">Социология как наука об обществе </w:t>
            </w:r>
          </w:p>
        </w:tc>
        <w:tc>
          <w:tcPr>
            <w:tcW w:w="851" w:type="dxa"/>
          </w:tcPr>
          <w:p w:rsidR="000C3B67" w:rsidRPr="00A53AB5" w:rsidRDefault="000C3B67" w:rsidP="008D3EE7">
            <w:pPr>
              <w:jc w:val="center"/>
            </w:pPr>
            <w:r>
              <w:t>1</w:t>
            </w:r>
          </w:p>
        </w:tc>
        <w:tc>
          <w:tcPr>
            <w:tcW w:w="850" w:type="dxa"/>
          </w:tcPr>
          <w:p w:rsidR="000C3B67" w:rsidRPr="00A53AB5" w:rsidRDefault="000C3B67" w:rsidP="008D3EE7">
            <w:pPr>
              <w:jc w:val="center"/>
            </w:pPr>
          </w:p>
        </w:tc>
        <w:tc>
          <w:tcPr>
            <w:tcW w:w="748" w:type="dxa"/>
          </w:tcPr>
          <w:p w:rsidR="000C3B67" w:rsidRPr="00DC11F5" w:rsidRDefault="000C3B67" w:rsidP="008D3EE7">
            <w:pPr>
              <w:jc w:val="center"/>
            </w:pPr>
          </w:p>
        </w:tc>
        <w:tc>
          <w:tcPr>
            <w:tcW w:w="1946" w:type="dxa"/>
          </w:tcPr>
          <w:p w:rsidR="000C3B67" w:rsidRPr="00A53AB5" w:rsidRDefault="000C3B67" w:rsidP="008D3EE7">
            <w:pPr>
              <w:jc w:val="center"/>
            </w:pPr>
            <w:r w:rsidRPr="00D46CDE">
              <w:t>10</w:t>
            </w:r>
          </w:p>
        </w:tc>
      </w:tr>
      <w:tr w:rsidR="000C3B67" w:rsidRPr="00DC11F5" w:rsidTr="00DE4A6F">
        <w:tc>
          <w:tcPr>
            <w:tcW w:w="431" w:type="dxa"/>
          </w:tcPr>
          <w:p w:rsidR="000C3B67" w:rsidRPr="00DC11F5" w:rsidRDefault="000C3B67" w:rsidP="008D3EE7">
            <w:pPr>
              <w:pStyle w:val="ListParagraph"/>
              <w:numPr>
                <w:ilvl w:val="0"/>
                <w:numId w:val="10"/>
              </w:numPr>
              <w:ind w:left="0"/>
              <w:jc w:val="both"/>
            </w:pPr>
            <w:r>
              <w:t>2.</w:t>
            </w:r>
          </w:p>
        </w:tc>
        <w:tc>
          <w:tcPr>
            <w:tcW w:w="4780" w:type="dxa"/>
          </w:tcPr>
          <w:p w:rsidR="000C3B67" w:rsidRPr="00D824C5" w:rsidRDefault="000C3B67" w:rsidP="008D3EE7">
            <w:pPr>
              <w:pStyle w:val="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0C3B67" w:rsidRPr="00A53AB5" w:rsidRDefault="000C3B67" w:rsidP="008D3EE7">
            <w:pPr>
              <w:jc w:val="center"/>
            </w:pPr>
            <w:r>
              <w:t>1</w:t>
            </w:r>
          </w:p>
        </w:tc>
        <w:tc>
          <w:tcPr>
            <w:tcW w:w="850" w:type="dxa"/>
          </w:tcPr>
          <w:p w:rsidR="000C3B67" w:rsidRPr="00A53AB5"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A53AB5" w:rsidRDefault="000C3B67" w:rsidP="008D3EE7">
            <w:pPr>
              <w:jc w:val="center"/>
            </w:pPr>
            <w:r w:rsidRPr="00D46CDE">
              <w:t>10</w:t>
            </w:r>
          </w:p>
        </w:tc>
      </w:tr>
      <w:tr w:rsidR="000C3B67" w:rsidRPr="00DC11F5" w:rsidTr="00DE4A6F">
        <w:tc>
          <w:tcPr>
            <w:tcW w:w="431" w:type="dxa"/>
          </w:tcPr>
          <w:p w:rsidR="000C3B67" w:rsidRPr="00DC11F5" w:rsidRDefault="000C3B67" w:rsidP="008D3EE7">
            <w:pPr>
              <w:pStyle w:val="ListParagraph"/>
              <w:numPr>
                <w:ilvl w:val="0"/>
                <w:numId w:val="10"/>
              </w:numPr>
              <w:ind w:left="0"/>
              <w:jc w:val="both"/>
            </w:pPr>
            <w:r>
              <w:t>3.</w:t>
            </w:r>
          </w:p>
        </w:tc>
        <w:tc>
          <w:tcPr>
            <w:tcW w:w="4780"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Общество как социальная система</w:t>
            </w:r>
          </w:p>
        </w:tc>
        <w:tc>
          <w:tcPr>
            <w:tcW w:w="851" w:type="dxa"/>
          </w:tcPr>
          <w:p w:rsidR="000C3B67" w:rsidRPr="00424B50" w:rsidRDefault="000C3B67" w:rsidP="008D3EE7">
            <w:pPr>
              <w:jc w:val="center"/>
            </w:pPr>
            <w:r>
              <w:t>1</w:t>
            </w:r>
          </w:p>
        </w:tc>
        <w:tc>
          <w:tcPr>
            <w:tcW w:w="850" w:type="dxa"/>
          </w:tcPr>
          <w:p w:rsidR="000C3B67" w:rsidRPr="00424B50"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424B50" w:rsidRDefault="000C3B67" w:rsidP="008D3EE7">
            <w:pPr>
              <w:jc w:val="center"/>
            </w:pPr>
            <w:r w:rsidRPr="00D46CDE">
              <w:t>10</w:t>
            </w:r>
          </w:p>
        </w:tc>
      </w:tr>
      <w:tr w:rsidR="000C3B67" w:rsidRPr="00DC11F5" w:rsidTr="00DE4A6F">
        <w:tc>
          <w:tcPr>
            <w:tcW w:w="431" w:type="dxa"/>
          </w:tcPr>
          <w:p w:rsidR="000C3B67" w:rsidRPr="00DC11F5" w:rsidRDefault="000C3B67" w:rsidP="008D3EE7">
            <w:pPr>
              <w:pStyle w:val="ListParagraph"/>
              <w:numPr>
                <w:ilvl w:val="0"/>
                <w:numId w:val="10"/>
              </w:numPr>
              <w:ind w:left="0"/>
              <w:jc w:val="both"/>
            </w:pPr>
            <w:r>
              <w:t>4.</w:t>
            </w:r>
          </w:p>
        </w:tc>
        <w:tc>
          <w:tcPr>
            <w:tcW w:w="4780"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Социальная структура общества</w:t>
            </w:r>
          </w:p>
        </w:tc>
        <w:tc>
          <w:tcPr>
            <w:tcW w:w="851" w:type="dxa"/>
          </w:tcPr>
          <w:p w:rsidR="000C3B67" w:rsidRPr="00A53AB5" w:rsidRDefault="000C3B67" w:rsidP="008D3EE7">
            <w:pPr>
              <w:jc w:val="center"/>
            </w:pPr>
            <w:r>
              <w:t>1</w:t>
            </w:r>
          </w:p>
        </w:tc>
        <w:tc>
          <w:tcPr>
            <w:tcW w:w="850" w:type="dxa"/>
          </w:tcPr>
          <w:p w:rsidR="000C3B67" w:rsidRPr="00A53AB5"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A53AB5" w:rsidRDefault="000C3B67" w:rsidP="008D3EE7">
            <w:pPr>
              <w:jc w:val="center"/>
            </w:pPr>
            <w:r w:rsidRPr="00D46CDE">
              <w:t>10</w:t>
            </w:r>
          </w:p>
        </w:tc>
      </w:tr>
      <w:tr w:rsidR="000C3B67" w:rsidRPr="00DC11F5" w:rsidTr="00DE4A6F">
        <w:tc>
          <w:tcPr>
            <w:tcW w:w="431" w:type="dxa"/>
          </w:tcPr>
          <w:p w:rsidR="000C3B67" w:rsidRPr="00DC11F5" w:rsidRDefault="000C3B67" w:rsidP="008D3EE7">
            <w:pPr>
              <w:pStyle w:val="ListParagraph"/>
              <w:ind w:left="0" w:hanging="360"/>
              <w:jc w:val="both"/>
            </w:pPr>
            <w:r>
              <w:t>5.</w:t>
            </w:r>
          </w:p>
        </w:tc>
        <w:tc>
          <w:tcPr>
            <w:tcW w:w="4780"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Социальные институты и социальные организации</w:t>
            </w:r>
          </w:p>
        </w:tc>
        <w:tc>
          <w:tcPr>
            <w:tcW w:w="851" w:type="dxa"/>
          </w:tcPr>
          <w:p w:rsidR="000C3B67" w:rsidRPr="00A53AB5" w:rsidRDefault="000C3B67" w:rsidP="008D3EE7">
            <w:pPr>
              <w:jc w:val="center"/>
            </w:pPr>
            <w:r>
              <w:t>1</w:t>
            </w:r>
          </w:p>
        </w:tc>
        <w:tc>
          <w:tcPr>
            <w:tcW w:w="850" w:type="dxa"/>
          </w:tcPr>
          <w:p w:rsidR="000C3B67"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Default="000C3B67" w:rsidP="008D3EE7">
            <w:pPr>
              <w:jc w:val="center"/>
            </w:pPr>
            <w:r w:rsidRPr="00D46CDE">
              <w:t>10</w:t>
            </w:r>
          </w:p>
        </w:tc>
      </w:tr>
      <w:tr w:rsidR="000C3B67" w:rsidRPr="00DC11F5" w:rsidTr="00DE4A6F">
        <w:tc>
          <w:tcPr>
            <w:tcW w:w="431" w:type="dxa"/>
          </w:tcPr>
          <w:p w:rsidR="000C3B67" w:rsidRPr="00DC11F5" w:rsidRDefault="000C3B67" w:rsidP="008D3EE7">
            <w:pPr>
              <w:pStyle w:val="ListParagraph"/>
              <w:ind w:left="0" w:hanging="360"/>
              <w:jc w:val="both"/>
            </w:pPr>
            <w:r>
              <w:t>6.</w:t>
            </w:r>
          </w:p>
        </w:tc>
        <w:tc>
          <w:tcPr>
            <w:tcW w:w="4780"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Социология личности</w:t>
            </w:r>
          </w:p>
        </w:tc>
        <w:tc>
          <w:tcPr>
            <w:tcW w:w="851" w:type="dxa"/>
          </w:tcPr>
          <w:p w:rsidR="000C3B67" w:rsidRPr="00424B50" w:rsidRDefault="000C3B67" w:rsidP="008D3EE7">
            <w:pPr>
              <w:jc w:val="center"/>
            </w:pPr>
            <w:r>
              <w:t>1</w:t>
            </w:r>
          </w:p>
        </w:tc>
        <w:tc>
          <w:tcPr>
            <w:tcW w:w="850" w:type="dxa"/>
          </w:tcPr>
          <w:p w:rsidR="000C3B67" w:rsidRPr="00424B50"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424B50" w:rsidRDefault="000C3B67" w:rsidP="008D3EE7">
            <w:pPr>
              <w:jc w:val="center"/>
            </w:pPr>
            <w:r w:rsidRPr="00D46CDE">
              <w:t>10</w:t>
            </w:r>
          </w:p>
        </w:tc>
      </w:tr>
      <w:tr w:rsidR="000C3B67" w:rsidRPr="00DC11F5" w:rsidTr="00DE4A6F">
        <w:tc>
          <w:tcPr>
            <w:tcW w:w="431" w:type="dxa"/>
          </w:tcPr>
          <w:p w:rsidR="000C3B67" w:rsidRPr="00DC11F5" w:rsidRDefault="000C3B67" w:rsidP="008D3EE7">
            <w:pPr>
              <w:pStyle w:val="ListParagraph"/>
              <w:ind w:left="0" w:hanging="360"/>
              <w:jc w:val="both"/>
            </w:pPr>
            <w:r>
              <w:t xml:space="preserve">      7.</w:t>
            </w:r>
          </w:p>
        </w:tc>
        <w:tc>
          <w:tcPr>
            <w:tcW w:w="4780"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Социология молодежи</w:t>
            </w:r>
          </w:p>
        </w:tc>
        <w:tc>
          <w:tcPr>
            <w:tcW w:w="851" w:type="dxa"/>
          </w:tcPr>
          <w:p w:rsidR="000C3B67" w:rsidRDefault="000C3B67" w:rsidP="008D3EE7">
            <w:pPr>
              <w:jc w:val="center"/>
            </w:pPr>
            <w:r>
              <w:t>1</w:t>
            </w:r>
          </w:p>
        </w:tc>
        <w:tc>
          <w:tcPr>
            <w:tcW w:w="850" w:type="dxa"/>
          </w:tcPr>
          <w:p w:rsidR="000C3B67"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Default="000C3B67" w:rsidP="008D3EE7">
            <w:pPr>
              <w:jc w:val="center"/>
            </w:pPr>
            <w:r w:rsidRPr="00D46CDE">
              <w:t>10</w:t>
            </w:r>
          </w:p>
        </w:tc>
      </w:tr>
      <w:tr w:rsidR="000C3B67" w:rsidRPr="00DC11F5" w:rsidTr="00DE4A6F">
        <w:tc>
          <w:tcPr>
            <w:tcW w:w="431" w:type="dxa"/>
          </w:tcPr>
          <w:p w:rsidR="000C3B67" w:rsidRPr="00DC11F5" w:rsidRDefault="000C3B67" w:rsidP="008D3EE7">
            <w:pPr>
              <w:pStyle w:val="ListParagraph"/>
              <w:ind w:left="0" w:hanging="360"/>
              <w:jc w:val="both"/>
            </w:pPr>
            <w:r>
              <w:t xml:space="preserve">      8.</w:t>
            </w:r>
          </w:p>
        </w:tc>
        <w:tc>
          <w:tcPr>
            <w:tcW w:w="4780"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Социология семьи</w:t>
            </w:r>
          </w:p>
        </w:tc>
        <w:tc>
          <w:tcPr>
            <w:tcW w:w="851" w:type="dxa"/>
          </w:tcPr>
          <w:p w:rsidR="000C3B67" w:rsidRDefault="000C3B67" w:rsidP="008D3EE7">
            <w:pPr>
              <w:jc w:val="center"/>
            </w:pPr>
            <w:r>
              <w:t>1</w:t>
            </w:r>
          </w:p>
        </w:tc>
        <w:tc>
          <w:tcPr>
            <w:tcW w:w="850" w:type="dxa"/>
          </w:tcPr>
          <w:p w:rsidR="000C3B67"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Default="000C3B67" w:rsidP="008D3EE7">
            <w:pPr>
              <w:jc w:val="center"/>
            </w:pPr>
            <w:r w:rsidRPr="00D46CDE">
              <w:t>10</w:t>
            </w:r>
          </w:p>
        </w:tc>
      </w:tr>
      <w:tr w:rsidR="000C3B67" w:rsidRPr="00DC11F5" w:rsidTr="00DE4A6F">
        <w:tc>
          <w:tcPr>
            <w:tcW w:w="431" w:type="dxa"/>
          </w:tcPr>
          <w:p w:rsidR="000C3B67" w:rsidRPr="00DC11F5" w:rsidRDefault="000C3B67" w:rsidP="008D3EE7">
            <w:pPr>
              <w:pStyle w:val="ListParagraph"/>
              <w:ind w:left="0" w:hanging="360"/>
              <w:jc w:val="both"/>
            </w:pPr>
            <w:r>
              <w:t>9.</w:t>
            </w:r>
          </w:p>
        </w:tc>
        <w:tc>
          <w:tcPr>
            <w:tcW w:w="4780"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Программа и методы социологического исследования</w:t>
            </w:r>
          </w:p>
        </w:tc>
        <w:tc>
          <w:tcPr>
            <w:tcW w:w="851" w:type="dxa"/>
          </w:tcPr>
          <w:p w:rsidR="000C3B67" w:rsidRPr="00424B50" w:rsidRDefault="000C3B67" w:rsidP="008D3EE7">
            <w:pPr>
              <w:jc w:val="center"/>
            </w:pPr>
          </w:p>
        </w:tc>
        <w:tc>
          <w:tcPr>
            <w:tcW w:w="850" w:type="dxa"/>
          </w:tcPr>
          <w:p w:rsidR="000C3B67" w:rsidRPr="00424B50" w:rsidRDefault="000C3B67" w:rsidP="008D3EE7">
            <w:pPr>
              <w:jc w:val="center"/>
            </w:pPr>
            <w:r>
              <w:t>1</w:t>
            </w:r>
          </w:p>
        </w:tc>
        <w:tc>
          <w:tcPr>
            <w:tcW w:w="748" w:type="dxa"/>
          </w:tcPr>
          <w:p w:rsidR="000C3B67" w:rsidRPr="00DC11F5" w:rsidRDefault="000C3B67" w:rsidP="008D3EE7">
            <w:pPr>
              <w:jc w:val="center"/>
            </w:pPr>
          </w:p>
        </w:tc>
        <w:tc>
          <w:tcPr>
            <w:tcW w:w="1946" w:type="dxa"/>
          </w:tcPr>
          <w:p w:rsidR="000C3B67" w:rsidRPr="00424B50" w:rsidRDefault="000C3B67" w:rsidP="008D3EE7">
            <w:pPr>
              <w:jc w:val="center"/>
            </w:pPr>
            <w:r>
              <w:t>10</w:t>
            </w:r>
          </w:p>
        </w:tc>
      </w:tr>
      <w:tr w:rsidR="000C3B67" w:rsidRPr="00DC11F5" w:rsidTr="00DE4A6F">
        <w:tc>
          <w:tcPr>
            <w:tcW w:w="431" w:type="dxa"/>
          </w:tcPr>
          <w:p w:rsidR="000C3B67" w:rsidRPr="00DC11F5" w:rsidRDefault="000C3B67" w:rsidP="008D3EE7">
            <w:pPr>
              <w:pStyle w:val="ListParagraph"/>
              <w:ind w:left="0"/>
              <w:jc w:val="both"/>
            </w:pPr>
          </w:p>
        </w:tc>
        <w:tc>
          <w:tcPr>
            <w:tcW w:w="4780" w:type="dxa"/>
          </w:tcPr>
          <w:p w:rsidR="000C3B67" w:rsidRPr="00424B50" w:rsidRDefault="000C3B67" w:rsidP="008D3EE7">
            <w:r w:rsidRPr="00424B50">
              <w:t>Итого:</w:t>
            </w:r>
          </w:p>
        </w:tc>
        <w:tc>
          <w:tcPr>
            <w:tcW w:w="851" w:type="dxa"/>
          </w:tcPr>
          <w:p w:rsidR="000C3B67" w:rsidRPr="00424B50" w:rsidRDefault="000C3B67" w:rsidP="008D3EE7">
            <w:pPr>
              <w:jc w:val="center"/>
            </w:pPr>
            <w:r>
              <w:t>8</w:t>
            </w:r>
          </w:p>
        </w:tc>
        <w:tc>
          <w:tcPr>
            <w:tcW w:w="850" w:type="dxa"/>
          </w:tcPr>
          <w:p w:rsidR="000C3B67" w:rsidRPr="00424B50" w:rsidRDefault="000C3B67" w:rsidP="008D3EE7">
            <w:pPr>
              <w:jc w:val="center"/>
            </w:pPr>
            <w:r>
              <w:t>8</w:t>
            </w:r>
            <w:bookmarkStart w:id="0" w:name="_GoBack"/>
            <w:bookmarkEnd w:id="0"/>
          </w:p>
        </w:tc>
        <w:tc>
          <w:tcPr>
            <w:tcW w:w="748" w:type="dxa"/>
          </w:tcPr>
          <w:p w:rsidR="000C3B67" w:rsidRPr="00DC11F5" w:rsidRDefault="000C3B67" w:rsidP="008D3EE7">
            <w:pPr>
              <w:jc w:val="center"/>
            </w:pPr>
          </w:p>
        </w:tc>
        <w:tc>
          <w:tcPr>
            <w:tcW w:w="1946" w:type="dxa"/>
          </w:tcPr>
          <w:p w:rsidR="000C3B67" w:rsidRPr="00424B50" w:rsidRDefault="000C3B67" w:rsidP="008D3EE7">
            <w:pPr>
              <w:jc w:val="center"/>
            </w:pPr>
            <w:r>
              <w:t>90</w:t>
            </w:r>
          </w:p>
        </w:tc>
      </w:tr>
    </w:tbl>
    <w:p w:rsidR="000C3B67" w:rsidRPr="00DC11F5" w:rsidRDefault="000C3B67" w:rsidP="00334B4B">
      <w:pPr>
        <w:autoSpaceDE w:val="0"/>
        <w:autoSpaceDN w:val="0"/>
        <w:adjustRightInd w:val="0"/>
        <w:jc w:val="both"/>
        <w:rPr>
          <w:lang w:val="en-US"/>
        </w:rPr>
      </w:pPr>
    </w:p>
    <w:p w:rsidR="000C3B67" w:rsidRPr="00DC11F5" w:rsidRDefault="000C3B67"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0C3B67" w:rsidRPr="00DC11F5" w:rsidRDefault="000C3B67" w:rsidP="00334B4B">
      <w:pPr>
        <w:numPr>
          <w:ilvl w:val="2"/>
          <w:numId w:val="9"/>
        </w:numPr>
        <w:autoSpaceDE w:val="0"/>
        <w:autoSpaceDN w:val="0"/>
        <w:adjustRightInd w:val="0"/>
        <w:rPr>
          <w:b/>
        </w:rPr>
      </w:pPr>
      <w:r w:rsidRPr="00DC11F5">
        <w:rPr>
          <w:b/>
        </w:rPr>
        <w:t>Содержание лекционного курса</w:t>
      </w:r>
    </w:p>
    <w:p w:rsidR="000C3B67" w:rsidRPr="00661E80" w:rsidRDefault="000C3B67" w:rsidP="00334B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7"/>
        <w:gridCol w:w="2551"/>
        <w:gridCol w:w="6624"/>
      </w:tblGrid>
      <w:tr w:rsidR="000C3B67" w:rsidRPr="0032591B" w:rsidTr="00AB4044">
        <w:tc>
          <w:tcPr>
            <w:tcW w:w="537" w:type="dxa"/>
          </w:tcPr>
          <w:p w:rsidR="000C3B67" w:rsidRPr="00CC43C3" w:rsidRDefault="000C3B67" w:rsidP="008D3EE7">
            <w:pPr>
              <w:jc w:val="center"/>
              <w:rPr>
                <w:b/>
                <w:bCs/>
              </w:rPr>
            </w:pPr>
            <w:r w:rsidRPr="00CC43C3">
              <w:rPr>
                <w:b/>
                <w:bCs/>
              </w:rPr>
              <w:t>№ п/п</w:t>
            </w:r>
          </w:p>
        </w:tc>
        <w:tc>
          <w:tcPr>
            <w:tcW w:w="2551" w:type="dxa"/>
          </w:tcPr>
          <w:p w:rsidR="000C3B67" w:rsidRPr="00CC43C3" w:rsidRDefault="000C3B67" w:rsidP="008D3EE7">
            <w:pPr>
              <w:jc w:val="center"/>
              <w:rPr>
                <w:b/>
                <w:bCs/>
              </w:rPr>
            </w:pPr>
            <w:r w:rsidRPr="00CC43C3">
              <w:rPr>
                <w:b/>
                <w:bCs/>
              </w:rPr>
              <w:t>Наименование темы (раздела) дисциплины</w:t>
            </w:r>
          </w:p>
        </w:tc>
        <w:tc>
          <w:tcPr>
            <w:tcW w:w="6624" w:type="dxa"/>
          </w:tcPr>
          <w:p w:rsidR="000C3B67" w:rsidRPr="00280247" w:rsidRDefault="000C3B67" w:rsidP="008D3EE7">
            <w:pPr>
              <w:pStyle w:val="ListParagraph"/>
              <w:ind w:left="0"/>
              <w:jc w:val="center"/>
              <w:rPr>
                <w:b/>
              </w:rPr>
            </w:pPr>
            <w:r w:rsidRPr="00280247">
              <w:rPr>
                <w:b/>
              </w:rPr>
              <w:t>Содержание лекционного курса</w:t>
            </w:r>
          </w:p>
          <w:p w:rsidR="000C3B67" w:rsidRPr="00CC43C3" w:rsidRDefault="000C3B67" w:rsidP="008D3EE7">
            <w:pPr>
              <w:jc w:val="center"/>
              <w:rPr>
                <w:b/>
                <w:bCs/>
              </w:rPr>
            </w:pPr>
          </w:p>
        </w:tc>
      </w:tr>
      <w:tr w:rsidR="000C3B67" w:rsidRPr="0032591B" w:rsidTr="00AB4044">
        <w:tc>
          <w:tcPr>
            <w:tcW w:w="537" w:type="dxa"/>
          </w:tcPr>
          <w:p w:rsidR="000C3B67" w:rsidRPr="0032591B" w:rsidRDefault="000C3B67" w:rsidP="008D3EE7">
            <w:pPr>
              <w:pStyle w:val="ListParagraph"/>
              <w:numPr>
                <w:ilvl w:val="0"/>
                <w:numId w:val="11"/>
              </w:numPr>
              <w:contextualSpacing w:val="0"/>
              <w:jc w:val="center"/>
            </w:pPr>
          </w:p>
        </w:tc>
        <w:tc>
          <w:tcPr>
            <w:tcW w:w="2551" w:type="dxa"/>
          </w:tcPr>
          <w:p w:rsidR="000C3B67" w:rsidRPr="006667E1" w:rsidRDefault="000C3B67" w:rsidP="00AB4044">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624" w:type="dxa"/>
          </w:tcPr>
          <w:p w:rsidR="000C3B67" w:rsidRPr="000D1F41" w:rsidRDefault="000C3B67" w:rsidP="00AB4044">
            <w:pPr>
              <w:autoSpaceDE w:val="0"/>
              <w:autoSpaceDN w:val="0"/>
              <w:adjustRightInd w:val="0"/>
              <w:jc w:val="both"/>
              <w:rPr>
                <w:bCs/>
              </w:rPr>
            </w:pPr>
            <w:r w:rsidRPr="006667E1">
              <w:t xml:space="preserve">Социально-философские предпосылки развития социологии как науки. </w:t>
            </w:r>
            <w:r w:rsidRPr="000D1F41">
              <w:t>Предмет социологии. Понятие социального. 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Функции социологии.</w:t>
            </w:r>
          </w:p>
        </w:tc>
      </w:tr>
      <w:tr w:rsidR="000C3B67" w:rsidRPr="0032591B" w:rsidTr="00AB4044">
        <w:tc>
          <w:tcPr>
            <w:tcW w:w="537" w:type="dxa"/>
          </w:tcPr>
          <w:p w:rsidR="000C3B67" w:rsidRPr="0032591B" w:rsidRDefault="000C3B67" w:rsidP="008D3EE7">
            <w:pPr>
              <w:pStyle w:val="ListParagraph"/>
              <w:numPr>
                <w:ilvl w:val="0"/>
                <w:numId w:val="11"/>
              </w:numPr>
              <w:contextualSpacing w:val="0"/>
              <w:jc w:val="both"/>
            </w:pPr>
          </w:p>
        </w:tc>
        <w:tc>
          <w:tcPr>
            <w:tcW w:w="2551" w:type="dxa"/>
          </w:tcPr>
          <w:p w:rsidR="000C3B67" w:rsidRPr="006667E1" w:rsidRDefault="000C3B67" w:rsidP="00AB4044">
            <w:pPr>
              <w:pStyle w:val="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624" w:type="dxa"/>
          </w:tcPr>
          <w:p w:rsidR="000C3B67" w:rsidRPr="006667E1" w:rsidRDefault="000C3B67" w:rsidP="00AB4044">
            <w:pPr>
              <w:jc w:val="both"/>
              <w:rPr>
                <w:bCs/>
              </w:rPr>
            </w:pPr>
            <w:r w:rsidRPr="006667E1">
              <w:t>Предыстория и социально-философские предпосылки социологии как науки.Классические социологические теории. Социология О.Конта. Г.Спенсер о развитии общества и его системах. Э.Дюркгейм о проблемах социальной солидарности и структурном функционализме. М.Вебер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w:t>
            </w:r>
            <w:r>
              <w:t xml:space="preserve">. </w:t>
            </w:r>
            <w:r w:rsidRPr="006667E1">
              <w:t>Современные социологические теории.</w:t>
            </w:r>
          </w:p>
        </w:tc>
      </w:tr>
      <w:tr w:rsidR="000C3B67" w:rsidRPr="0032591B" w:rsidTr="00AB4044">
        <w:tc>
          <w:tcPr>
            <w:tcW w:w="537" w:type="dxa"/>
          </w:tcPr>
          <w:p w:rsidR="000C3B67" w:rsidRPr="0032591B" w:rsidRDefault="000C3B67" w:rsidP="008D3EE7">
            <w:pPr>
              <w:pStyle w:val="ListParagraph"/>
              <w:numPr>
                <w:ilvl w:val="0"/>
                <w:numId w:val="11"/>
              </w:numPr>
              <w:contextualSpacing w:val="0"/>
              <w:jc w:val="both"/>
            </w:pPr>
          </w:p>
        </w:tc>
        <w:tc>
          <w:tcPr>
            <w:tcW w:w="2551" w:type="dxa"/>
          </w:tcPr>
          <w:p w:rsidR="000C3B67" w:rsidRPr="006667E1" w:rsidRDefault="000C3B67" w:rsidP="00AB4044">
            <w:pPr>
              <w:pStyle w:val="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624" w:type="dxa"/>
          </w:tcPr>
          <w:p w:rsidR="000C3B67" w:rsidRPr="00873BB1" w:rsidRDefault="000C3B67" w:rsidP="00AB4044">
            <w:pPr>
              <w:pStyle w:val="Heading3"/>
              <w:spacing w:before="0"/>
              <w:jc w:val="both"/>
              <w:rPr>
                <w:rFonts w:ascii="Times New Roman" w:hAnsi="Times New Roman"/>
                <w:b w:val="0"/>
                <w:bCs w:val="0"/>
                <w:color w:val="auto"/>
              </w:rPr>
            </w:pPr>
            <w:r w:rsidRPr="00873BB1">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Общество как социальная система. Социальные связи и их виды (личностные, социально-групповые, организационные, институциональные). </w:t>
            </w:r>
          </w:p>
          <w:p w:rsidR="000C3B67" w:rsidRPr="00873BB1" w:rsidRDefault="000C3B67" w:rsidP="00AB4044">
            <w:pPr>
              <w:pStyle w:val="Heading3"/>
              <w:spacing w:before="0"/>
              <w:jc w:val="both"/>
              <w:rPr>
                <w:rFonts w:ascii="Times New Roman" w:hAnsi="Times New Roman"/>
                <w:b w:val="0"/>
                <w:bCs w:val="0"/>
                <w:color w:val="auto"/>
              </w:rPr>
            </w:pPr>
            <w:r w:rsidRPr="00873BB1">
              <w:rPr>
                <w:rFonts w:ascii="Times New Roman" w:hAnsi="Times New Roman"/>
                <w:b w:val="0"/>
                <w:bCs w:val="0"/>
                <w:color w:val="auto"/>
              </w:rPr>
              <w:t>Социальное взаимодействие и социальные отношения. Социальная система как структурно-функциональная целостность. Типология общества. Традиционное(доиндустриальное), индустриальное и постиндустриальное общество.</w:t>
            </w:r>
          </w:p>
        </w:tc>
      </w:tr>
      <w:tr w:rsidR="000C3B67" w:rsidRPr="0032591B" w:rsidTr="00AB4044">
        <w:tc>
          <w:tcPr>
            <w:tcW w:w="537" w:type="dxa"/>
          </w:tcPr>
          <w:p w:rsidR="000C3B67" w:rsidRPr="0032591B" w:rsidRDefault="000C3B67" w:rsidP="008D3EE7">
            <w:pPr>
              <w:pStyle w:val="ListParagraph"/>
              <w:numPr>
                <w:ilvl w:val="0"/>
                <w:numId w:val="11"/>
              </w:numPr>
              <w:contextualSpacing w:val="0"/>
              <w:jc w:val="both"/>
            </w:pPr>
          </w:p>
        </w:tc>
        <w:tc>
          <w:tcPr>
            <w:tcW w:w="2551" w:type="dxa"/>
          </w:tcPr>
          <w:p w:rsidR="000C3B67" w:rsidRPr="006667E1" w:rsidRDefault="000C3B67" w:rsidP="00AB4044">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624" w:type="dxa"/>
          </w:tcPr>
          <w:p w:rsidR="000C3B67" w:rsidRPr="00873BB1" w:rsidRDefault="000C3B67" w:rsidP="00AB4044">
            <w:pPr>
              <w:pStyle w:val="Heading3"/>
              <w:spacing w:before="0"/>
              <w:jc w:val="both"/>
              <w:rPr>
                <w:rFonts w:ascii="Times New Roman" w:hAnsi="Times New Roman"/>
                <w:b w:val="0"/>
                <w:bCs w:val="0"/>
                <w:color w:val="auto"/>
              </w:rPr>
            </w:pPr>
            <w:r w:rsidRPr="00873BB1">
              <w:rPr>
                <w:rFonts w:ascii="Times New Roman" w:hAnsi="Times New Roman"/>
                <w:b w:val="0"/>
                <w:bCs w:val="0"/>
                <w:color w:val="auto"/>
              </w:rPr>
              <w:t>Понятие социальной структуры общества, ее элементы. Типы социальных структур. Социально-классовая структура общества. Равенство-неравенство.Социальные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Общность и личность. Социальная мобильность. Изменение социальной структуры российского общества.</w:t>
            </w:r>
          </w:p>
        </w:tc>
      </w:tr>
      <w:tr w:rsidR="000C3B67" w:rsidRPr="0032591B" w:rsidTr="00AB4044">
        <w:tc>
          <w:tcPr>
            <w:tcW w:w="537" w:type="dxa"/>
          </w:tcPr>
          <w:p w:rsidR="000C3B67" w:rsidRPr="0032591B" w:rsidRDefault="000C3B67" w:rsidP="008D3EE7">
            <w:pPr>
              <w:pStyle w:val="ListParagraph"/>
              <w:numPr>
                <w:ilvl w:val="0"/>
                <w:numId w:val="11"/>
              </w:numPr>
              <w:contextualSpacing w:val="0"/>
              <w:jc w:val="both"/>
            </w:pPr>
          </w:p>
        </w:tc>
        <w:tc>
          <w:tcPr>
            <w:tcW w:w="2551" w:type="dxa"/>
          </w:tcPr>
          <w:p w:rsidR="000C3B67" w:rsidRPr="006667E1" w:rsidRDefault="000C3B67" w:rsidP="00AB4044">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624" w:type="dxa"/>
          </w:tcPr>
          <w:p w:rsidR="000C3B67" w:rsidRPr="00873BB1" w:rsidRDefault="000C3B67" w:rsidP="00AB4044">
            <w:pPr>
              <w:pStyle w:val="Heading3"/>
              <w:spacing w:before="0"/>
              <w:jc w:val="both"/>
              <w:rPr>
                <w:rFonts w:ascii="Times New Roman" w:hAnsi="Times New Roman"/>
                <w:b w:val="0"/>
                <w:bCs w:val="0"/>
                <w:color w:val="auto"/>
              </w:rPr>
            </w:pPr>
            <w:r w:rsidRPr="00873BB1">
              <w:rPr>
                <w:rFonts w:ascii="Times New Roman" w:hAnsi="Times New Roman"/>
                <w:b w:val="0"/>
                <w:bCs w:val="0"/>
                <w:color w:val="auto"/>
              </w:rPr>
              <w:t>Понятие «социальный институт». Общество и социальные институты. Виды и функции социальных институтов. 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Типология организаций. Формальные и неформальные структуры социальной организации.</w:t>
            </w:r>
          </w:p>
        </w:tc>
      </w:tr>
      <w:tr w:rsidR="000C3B67" w:rsidRPr="0032591B" w:rsidTr="00AB4044">
        <w:tc>
          <w:tcPr>
            <w:tcW w:w="537" w:type="dxa"/>
          </w:tcPr>
          <w:p w:rsidR="000C3B67" w:rsidRPr="0032591B" w:rsidRDefault="000C3B67" w:rsidP="008D3EE7">
            <w:pPr>
              <w:pStyle w:val="ListParagraph"/>
              <w:numPr>
                <w:ilvl w:val="0"/>
                <w:numId w:val="11"/>
              </w:numPr>
              <w:contextualSpacing w:val="0"/>
              <w:jc w:val="both"/>
            </w:pPr>
          </w:p>
        </w:tc>
        <w:tc>
          <w:tcPr>
            <w:tcW w:w="2551" w:type="dxa"/>
          </w:tcPr>
          <w:p w:rsidR="000C3B67" w:rsidRPr="006667E1" w:rsidRDefault="000C3B67" w:rsidP="00AB4044">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624" w:type="dxa"/>
          </w:tcPr>
          <w:p w:rsidR="000C3B67" w:rsidRPr="00873BB1" w:rsidRDefault="000C3B67" w:rsidP="00AB4044">
            <w:pPr>
              <w:pStyle w:val="Heading3"/>
              <w:spacing w:before="0"/>
              <w:jc w:val="both"/>
              <w:rPr>
                <w:rFonts w:ascii="Times New Roman" w:hAnsi="Times New Roman"/>
                <w:b w:val="0"/>
                <w:bCs w:val="0"/>
                <w:color w:val="auto"/>
              </w:rPr>
            </w:pPr>
            <w:r w:rsidRPr="00873BB1">
              <w:rPr>
                <w:rFonts w:ascii="Times New Roman" w:hAnsi="Times New Roman"/>
                <w:b w:val="0"/>
                <w:bCs w:val="0"/>
                <w:color w:val="auto"/>
              </w:rPr>
              <w:t>Разработка теоретических проблем личности в XX веке. 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Социализация личности. Социальная структура личности. Понятие девиантного поведения. Социологический анализ устойчивых видов девиантного поведения. Социальный контроль и его виды.</w:t>
            </w:r>
          </w:p>
        </w:tc>
      </w:tr>
      <w:tr w:rsidR="000C3B67" w:rsidRPr="0032591B" w:rsidTr="00AB4044">
        <w:tc>
          <w:tcPr>
            <w:tcW w:w="537" w:type="dxa"/>
          </w:tcPr>
          <w:p w:rsidR="000C3B67" w:rsidRPr="0032591B" w:rsidRDefault="000C3B67" w:rsidP="008D3EE7">
            <w:pPr>
              <w:pStyle w:val="ListParagraph"/>
              <w:ind w:left="360"/>
              <w:contextualSpacing w:val="0"/>
              <w:jc w:val="both"/>
            </w:pPr>
            <w:r>
              <w:t>7</w:t>
            </w:r>
          </w:p>
        </w:tc>
        <w:tc>
          <w:tcPr>
            <w:tcW w:w="2551" w:type="dxa"/>
          </w:tcPr>
          <w:p w:rsidR="000C3B67" w:rsidRPr="006667E1" w:rsidRDefault="000C3B67" w:rsidP="00AB4044">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624" w:type="dxa"/>
          </w:tcPr>
          <w:p w:rsidR="000C3B67" w:rsidRPr="00873BB1" w:rsidRDefault="000C3B67" w:rsidP="00AB4044">
            <w:pPr>
              <w:pStyle w:val="Heading3"/>
              <w:spacing w:before="0"/>
              <w:jc w:val="both"/>
              <w:rPr>
                <w:rFonts w:ascii="Times New Roman" w:hAnsi="Times New Roman"/>
                <w:b w:val="0"/>
                <w:bCs w:val="0"/>
                <w:color w:val="auto"/>
              </w:rPr>
            </w:pPr>
            <w:r w:rsidRPr="00873BB1">
              <w:rPr>
                <w:rFonts w:ascii="Times New Roman" w:hAnsi="Times New Roman"/>
                <w:b w:val="0"/>
                <w:bCs w:val="0"/>
                <w:color w:val="auto"/>
              </w:rPr>
              <w:t>Сущность социологии молодежи. Возрастная стратификация молодежи. Теории юношеского возраста. Классификация социальных проблем молодежи. Социальное развитие молодежи. 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tc>
      </w:tr>
      <w:tr w:rsidR="000C3B67" w:rsidRPr="0032591B" w:rsidTr="00AB4044">
        <w:tc>
          <w:tcPr>
            <w:tcW w:w="537" w:type="dxa"/>
          </w:tcPr>
          <w:p w:rsidR="000C3B67" w:rsidRDefault="000C3B67" w:rsidP="008D3EE7">
            <w:pPr>
              <w:pStyle w:val="ListParagraph"/>
              <w:ind w:left="360"/>
              <w:contextualSpacing w:val="0"/>
              <w:jc w:val="both"/>
            </w:pPr>
            <w:r>
              <w:t>8</w:t>
            </w:r>
          </w:p>
        </w:tc>
        <w:tc>
          <w:tcPr>
            <w:tcW w:w="2551" w:type="dxa"/>
          </w:tcPr>
          <w:p w:rsidR="000C3B67" w:rsidRPr="006667E1" w:rsidRDefault="000C3B67" w:rsidP="00AB4044">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624" w:type="dxa"/>
          </w:tcPr>
          <w:p w:rsidR="000C3B67" w:rsidRPr="00873BB1" w:rsidRDefault="000C3B67" w:rsidP="00AB4044">
            <w:pPr>
              <w:pStyle w:val="Heading3"/>
              <w:spacing w:before="0"/>
              <w:jc w:val="both"/>
              <w:rPr>
                <w:rFonts w:ascii="Times New Roman" w:hAnsi="Times New Roman"/>
                <w:b w:val="0"/>
                <w:bCs w:val="0"/>
                <w:color w:val="auto"/>
              </w:rPr>
            </w:pPr>
            <w:r w:rsidRPr="00873BB1">
              <w:rPr>
                <w:rFonts w:ascii="Times New Roman" w:hAnsi="Times New Roman"/>
                <w:b w:val="0"/>
                <w:bCs w:val="0"/>
                <w:color w:val="auto"/>
              </w:rPr>
              <w:t xml:space="preserve">Семья как социальный институт. Социальные функции семьи. </w:t>
            </w:r>
          </w:p>
          <w:p w:rsidR="000C3B67" w:rsidRPr="00873BB1" w:rsidRDefault="000C3B67" w:rsidP="00AB4044">
            <w:pPr>
              <w:pStyle w:val="Heading3"/>
              <w:spacing w:before="0"/>
              <w:jc w:val="both"/>
              <w:rPr>
                <w:rFonts w:ascii="Times New Roman" w:hAnsi="Times New Roman"/>
                <w:b w:val="0"/>
                <w:bCs w:val="0"/>
                <w:color w:val="auto"/>
              </w:rPr>
            </w:pPr>
            <w:r w:rsidRPr="00873BB1">
              <w:rPr>
                <w:rFonts w:ascii="Times New Roman" w:hAnsi="Times New Roman"/>
                <w:b w:val="0"/>
                <w:bCs w:val="0"/>
                <w:color w:val="auto"/>
              </w:rPr>
              <w:t>Типы семьи (традиционная, нетрадиционная, эгалитарная, нуклеарная, расширенная). Жизненный цикл семьи.Институт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Демографическая ситуация в современной России</w:t>
            </w:r>
          </w:p>
        </w:tc>
      </w:tr>
      <w:tr w:rsidR="000C3B67" w:rsidRPr="0032591B" w:rsidTr="00AB4044">
        <w:tc>
          <w:tcPr>
            <w:tcW w:w="537" w:type="dxa"/>
          </w:tcPr>
          <w:p w:rsidR="000C3B67" w:rsidRDefault="000C3B67" w:rsidP="008D3EE7">
            <w:pPr>
              <w:pStyle w:val="ListParagraph"/>
              <w:ind w:left="360"/>
              <w:contextualSpacing w:val="0"/>
              <w:jc w:val="both"/>
            </w:pPr>
            <w:r>
              <w:t>9</w:t>
            </w:r>
          </w:p>
        </w:tc>
        <w:tc>
          <w:tcPr>
            <w:tcW w:w="2551" w:type="dxa"/>
          </w:tcPr>
          <w:p w:rsidR="000C3B67" w:rsidRPr="006667E1" w:rsidRDefault="000C3B67" w:rsidP="00AB4044">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624" w:type="dxa"/>
          </w:tcPr>
          <w:p w:rsidR="000C3B67" w:rsidRPr="00873BB1" w:rsidRDefault="000C3B67" w:rsidP="00AB4044">
            <w:pPr>
              <w:pStyle w:val="Heading3"/>
              <w:spacing w:before="0"/>
              <w:jc w:val="both"/>
              <w:rPr>
                <w:rFonts w:ascii="Times New Roman" w:hAnsi="Times New Roman"/>
                <w:b w:val="0"/>
                <w:bCs w:val="0"/>
                <w:color w:val="auto"/>
              </w:rPr>
            </w:pPr>
            <w:r w:rsidRPr="00873BB1">
              <w:rPr>
                <w:rFonts w:ascii="Times New Roman" w:hAnsi="Times New Roman"/>
                <w:b w:val="0"/>
                <w:bCs w:val="0"/>
                <w:color w:val="auto"/>
              </w:rPr>
              <w:t>Социологическое исследование и его виды. Этапы проведения социологического исследования. Программа социологического исследования. Элементыпрограммы социологического исследования. Понятие генеральной совокупности. Методы формирования выборочной совокупности. 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C3B67" w:rsidRPr="00DC11F5" w:rsidRDefault="000C3B67" w:rsidP="00334B4B">
      <w:pPr>
        <w:autoSpaceDE w:val="0"/>
        <w:autoSpaceDN w:val="0"/>
        <w:adjustRightInd w:val="0"/>
        <w:rPr>
          <w:b/>
        </w:rPr>
      </w:pPr>
      <w:r w:rsidRPr="00DC11F5">
        <w:rPr>
          <w:b/>
        </w:rPr>
        <w:t>4.2.2. Содержание практических занятий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7"/>
        <w:gridCol w:w="2693"/>
        <w:gridCol w:w="6482"/>
      </w:tblGrid>
      <w:tr w:rsidR="000C3B67" w:rsidRPr="00CC43C3" w:rsidTr="0064396C">
        <w:tc>
          <w:tcPr>
            <w:tcW w:w="537" w:type="dxa"/>
          </w:tcPr>
          <w:p w:rsidR="000C3B67" w:rsidRPr="00CC43C3" w:rsidRDefault="000C3B67" w:rsidP="008D3EE7">
            <w:pPr>
              <w:jc w:val="center"/>
              <w:rPr>
                <w:b/>
                <w:bCs/>
              </w:rPr>
            </w:pPr>
            <w:r w:rsidRPr="00CC43C3">
              <w:rPr>
                <w:b/>
                <w:bCs/>
              </w:rPr>
              <w:t>№ п/п</w:t>
            </w:r>
          </w:p>
        </w:tc>
        <w:tc>
          <w:tcPr>
            <w:tcW w:w="2693" w:type="dxa"/>
          </w:tcPr>
          <w:p w:rsidR="000C3B67" w:rsidRPr="00CC43C3" w:rsidRDefault="000C3B67" w:rsidP="008D3EE7">
            <w:pPr>
              <w:jc w:val="center"/>
              <w:rPr>
                <w:b/>
                <w:bCs/>
              </w:rPr>
            </w:pPr>
            <w:r w:rsidRPr="00CC43C3">
              <w:rPr>
                <w:b/>
                <w:bCs/>
              </w:rPr>
              <w:t>Наименование темы (раздела) дисциплины</w:t>
            </w:r>
          </w:p>
        </w:tc>
        <w:tc>
          <w:tcPr>
            <w:tcW w:w="6482" w:type="dxa"/>
          </w:tcPr>
          <w:p w:rsidR="000C3B67" w:rsidRPr="00CC43C3" w:rsidRDefault="000C3B67" w:rsidP="008D3EE7">
            <w:pPr>
              <w:jc w:val="center"/>
              <w:rPr>
                <w:b/>
                <w:bCs/>
              </w:rPr>
            </w:pPr>
            <w:r w:rsidRPr="00CC43C3">
              <w:rPr>
                <w:b/>
                <w:bCs/>
              </w:rPr>
              <w:t>Сод</w:t>
            </w:r>
            <w:r>
              <w:rPr>
                <w:b/>
                <w:bCs/>
              </w:rPr>
              <w:t>ержание практических занятий</w:t>
            </w:r>
          </w:p>
        </w:tc>
      </w:tr>
      <w:tr w:rsidR="000C3B67" w:rsidRPr="0032591B" w:rsidTr="0064396C">
        <w:tc>
          <w:tcPr>
            <w:tcW w:w="537" w:type="dxa"/>
          </w:tcPr>
          <w:p w:rsidR="000C3B67" w:rsidRPr="0032591B" w:rsidRDefault="000C3B67" w:rsidP="00334B4B">
            <w:r>
              <w:t>1.</w:t>
            </w:r>
          </w:p>
        </w:tc>
        <w:tc>
          <w:tcPr>
            <w:tcW w:w="2693"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482" w:type="dxa"/>
          </w:tcPr>
          <w:p w:rsidR="000C3B67" w:rsidRPr="00334B4B" w:rsidRDefault="000C3B67" w:rsidP="00334B4B">
            <w:pPr>
              <w:tabs>
                <w:tab w:val="left" w:pos="140"/>
                <w:tab w:val="left" w:pos="281"/>
              </w:tabs>
            </w:pPr>
            <w:r>
              <w:t xml:space="preserve">1. </w:t>
            </w:r>
            <w:r w:rsidRPr="00334B4B">
              <w:t xml:space="preserve">Предмет социологии. </w:t>
            </w:r>
          </w:p>
          <w:p w:rsidR="000C3B67" w:rsidRPr="00334B4B" w:rsidRDefault="000C3B67" w:rsidP="00334B4B">
            <w:pPr>
              <w:pStyle w:val="ListParagraph"/>
              <w:numPr>
                <w:ilvl w:val="0"/>
                <w:numId w:val="15"/>
              </w:numPr>
              <w:tabs>
                <w:tab w:val="left" w:pos="140"/>
                <w:tab w:val="left" w:pos="281"/>
              </w:tabs>
              <w:ind w:left="0" w:firstLine="0"/>
            </w:pPr>
            <w:r w:rsidRPr="00334B4B">
              <w:t xml:space="preserve">Методы социологии. </w:t>
            </w:r>
          </w:p>
          <w:p w:rsidR="000C3B67" w:rsidRPr="00334B4B" w:rsidRDefault="000C3B67" w:rsidP="00334B4B">
            <w:pPr>
              <w:pStyle w:val="ListParagraph"/>
              <w:numPr>
                <w:ilvl w:val="0"/>
                <w:numId w:val="15"/>
              </w:numPr>
              <w:tabs>
                <w:tab w:val="left" w:pos="140"/>
                <w:tab w:val="left" w:pos="281"/>
              </w:tabs>
              <w:ind w:left="0" w:firstLine="0"/>
            </w:pPr>
            <w:r w:rsidRPr="00334B4B">
              <w:t xml:space="preserve">Структура социологического знания. </w:t>
            </w:r>
          </w:p>
          <w:p w:rsidR="000C3B67" w:rsidRPr="00334B4B" w:rsidRDefault="000C3B67" w:rsidP="00334B4B">
            <w:pPr>
              <w:pStyle w:val="ListParagraph"/>
              <w:numPr>
                <w:ilvl w:val="0"/>
                <w:numId w:val="15"/>
              </w:numPr>
              <w:tabs>
                <w:tab w:val="left" w:pos="140"/>
                <w:tab w:val="left" w:pos="281"/>
              </w:tabs>
              <w:ind w:left="0" w:firstLine="0"/>
            </w:pPr>
            <w:r w:rsidRPr="00334B4B">
              <w:t xml:space="preserve">Категории социологии. </w:t>
            </w:r>
          </w:p>
          <w:p w:rsidR="000C3B67" w:rsidRPr="00334B4B" w:rsidRDefault="000C3B67" w:rsidP="00334B4B">
            <w:pPr>
              <w:pStyle w:val="ListParagraph"/>
              <w:numPr>
                <w:ilvl w:val="0"/>
                <w:numId w:val="15"/>
              </w:numPr>
              <w:tabs>
                <w:tab w:val="left" w:pos="140"/>
                <w:tab w:val="left" w:pos="281"/>
              </w:tabs>
              <w:ind w:left="0" w:firstLine="0"/>
            </w:pPr>
            <w:r w:rsidRPr="00334B4B">
              <w:t xml:space="preserve">Законы социологии. </w:t>
            </w:r>
          </w:p>
          <w:p w:rsidR="000C3B67" w:rsidRPr="00334B4B" w:rsidRDefault="000C3B67" w:rsidP="00334B4B">
            <w:pPr>
              <w:pStyle w:val="ListParagraph"/>
              <w:numPr>
                <w:ilvl w:val="0"/>
                <w:numId w:val="15"/>
              </w:numPr>
              <w:tabs>
                <w:tab w:val="left" w:pos="140"/>
                <w:tab w:val="left" w:pos="281"/>
              </w:tabs>
              <w:ind w:left="0" w:firstLine="0"/>
            </w:pPr>
            <w:r w:rsidRPr="00334B4B">
              <w:t>Функции социологии</w:t>
            </w:r>
          </w:p>
        </w:tc>
      </w:tr>
      <w:tr w:rsidR="000C3B67" w:rsidRPr="00CC43C3" w:rsidTr="0064396C">
        <w:tc>
          <w:tcPr>
            <w:tcW w:w="537" w:type="dxa"/>
          </w:tcPr>
          <w:p w:rsidR="000C3B67" w:rsidRPr="0032591B" w:rsidRDefault="000C3B67" w:rsidP="00AB4044">
            <w:pPr>
              <w:pStyle w:val="ListParagraph"/>
              <w:ind w:hanging="720"/>
              <w:contextualSpacing w:val="0"/>
            </w:pPr>
            <w:r>
              <w:t>2</w:t>
            </w:r>
          </w:p>
        </w:tc>
        <w:tc>
          <w:tcPr>
            <w:tcW w:w="2693"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482" w:type="dxa"/>
          </w:tcPr>
          <w:p w:rsidR="000C3B67" w:rsidRPr="00334B4B" w:rsidRDefault="000C3B67" w:rsidP="00BA40D5">
            <w:pPr>
              <w:pStyle w:val="ListParagraph"/>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0C3B67" w:rsidRDefault="000C3B67" w:rsidP="00BA40D5">
            <w:pPr>
              <w:pStyle w:val="ListParagraph"/>
              <w:numPr>
                <w:ilvl w:val="3"/>
                <w:numId w:val="15"/>
              </w:numPr>
              <w:tabs>
                <w:tab w:val="left" w:pos="281"/>
              </w:tabs>
              <w:ind w:left="0" w:firstLine="0"/>
            </w:pPr>
            <w:r w:rsidRPr="00334B4B">
              <w:t>Классические социологические теории.</w:t>
            </w:r>
          </w:p>
          <w:p w:rsidR="000C3B67" w:rsidRDefault="000C3B67" w:rsidP="00BA40D5">
            <w:pPr>
              <w:pStyle w:val="ListParagraph"/>
              <w:numPr>
                <w:ilvl w:val="3"/>
                <w:numId w:val="15"/>
              </w:numPr>
              <w:tabs>
                <w:tab w:val="left" w:pos="281"/>
              </w:tabs>
              <w:ind w:left="0" w:firstLine="0"/>
            </w:pPr>
            <w:r>
              <w:t>Постклассические</w:t>
            </w:r>
            <w:r w:rsidRPr="00334B4B">
              <w:t>социологические теории.</w:t>
            </w:r>
          </w:p>
          <w:p w:rsidR="000C3B67" w:rsidRDefault="000C3B67" w:rsidP="00BA40D5">
            <w:pPr>
              <w:pStyle w:val="ListParagraph"/>
              <w:numPr>
                <w:ilvl w:val="3"/>
                <w:numId w:val="15"/>
              </w:numPr>
              <w:tabs>
                <w:tab w:val="left" w:pos="281"/>
              </w:tabs>
              <w:ind w:left="0" w:firstLine="0"/>
            </w:pPr>
            <w:r w:rsidRPr="00334B4B">
              <w:t xml:space="preserve">Русская социологическая мысль. </w:t>
            </w:r>
          </w:p>
          <w:p w:rsidR="000C3B67" w:rsidRPr="00334B4B" w:rsidRDefault="000C3B67" w:rsidP="00BA40D5">
            <w:pPr>
              <w:pStyle w:val="ListParagraph"/>
              <w:numPr>
                <w:ilvl w:val="3"/>
                <w:numId w:val="15"/>
              </w:numPr>
              <w:tabs>
                <w:tab w:val="left" w:pos="281"/>
              </w:tabs>
              <w:ind w:left="0" w:firstLine="0"/>
            </w:pPr>
            <w:r w:rsidRPr="00334B4B">
              <w:t>Современные социологические теории.</w:t>
            </w:r>
          </w:p>
        </w:tc>
      </w:tr>
      <w:tr w:rsidR="000C3B67" w:rsidRPr="0032591B" w:rsidTr="0064396C">
        <w:tc>
          <w:tcPr>
            <w:tcW w:w="537" w:type="dxa"/>
          </w:tcPr>
          <w:p w:rsidR="000C3B67" w:rsidRPr="0032591B" w:rsidRDefault="000C3B67" w:rsidP="00AB4044">
            <w:pPr>
              <w:pStyle w:val="ListParagraph"/>
              <w:ind w:hanging="720"/>
              <w:contextualSpacing w:val="0"/>
            </w:pPr>
            <w:r>
              <w:t>3</w:t>
            </w:r>
          </w:p>
        </w:tc>
        <w:tc>
          <w:tcPr>
            <w:tcW w:w="2693"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482" w:type="dxa"/>
          </w:tcPr>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 xml:space="preserve">1. Общество как социальная система. </w:t>
            </w:r>
          </w:p>
          <w:p w:rsidR="000C3B67" w:rsidRPr="00873BB1" w:rsidRDefault="000C3B67" w:rsidP="008D3EE7">
            <w:pPr>
              <w:pStyle w:val="Heading3"/>
              <w:spacing w:before="0"/>
              <w:rPr>
                <w:rFonts w:ascii="Times New Roman" w:hAnsi="Times New Roman"/>
                <w:b w:val="0"/>
                <w:bCs w:val="0"/>
                <w:color w:val="auto"/>
              </w:rPr>
            </w:pPr>
            <w:r w:rsidRPr="00873BB1">
              <w:rPr>
                <w:rFonts w:ascii="Times New Roman" w:hAnsi="Times New Roman"/>
                <w:b w:val="0"/>
                <w:bCs w:val="0"/>
                <w:color w:val="auto"/>
              </w:rPr>
              <w:t xml:space="preserve">2. Системный подход к анализу общества. </w:t>
            </w:r>
          </w:p>
          <w:p w:rsidR="000C3B67" w:rsidRPr="00873BB1" w:rsidRDefault="000C3B67" w:rsidP="000771C6">
            <w:pPr>
              <w:pStyle w:val="Heading3"/>
              <w:spacing w:before="0"/>
              <w:rPr>
                <w:rFonts w:ascii="Times New Roman" w:hAnsi="Times New Roman"/>
                <w:b w:val="0"/>
                <w:bCs w:val="0"/>
                <w:color w:val="auto"/>
              </w:rPr>
            </w:pPr>
            <w:r w:rsidRPr="00873BB1">
              <w:rPr>
                <w:rFonts w:ascii="Times New Roman" w:hAnsi="Times New Roman"/>
                <w:b w:val="0"/>
                <w:bCs w:val="0"/>
                <w:color w:val="auto"/>
              </w:rPr>
              <w:t xml:space="preserve">3. Понятия «социальная система», «социальные связи». 4. Основные элементы общества. </w:t>
            </w:r>
          </w:p>
          <w:p w:rsidR="000C3B67" w:rsidRPr="00873BB1" w:rsidRDefault="000C3B67" w:rsidP="000771C6">
            <w:pPr>
              <w:pStyle w:val="Heading3"/>
              <w:spacing w:before="0"/>
              <w:rPr>
                <w:rFonts w:ascii="Times New Roman" w:hAnsi="Times New Roman"/>
                <w:b w:val="0"/>
                <w:bCs w:val="0"/>
                <w:color w:val="auto"/>
                <w:sz w:val="21"/>
                <w:szCs w:val="21"/>
              </w:rPr>
            </w:pPr>
            <w:r w:rsidRPr="00873BB1">
              <w:rPr>
                <w:rFonts w:ascii="Times New Roman" w:hAnsi="Times New Roman"/>
                <w:b w:val="0"/>
                <w:bCs w:val="0"/>
                <w:color w:val="auto"/>
              </w:rPr>
              <w:t>5. Типология общества.</w:t>
            </w:r>
          </w:p>
        </w:tc>
      </w:tr>
      <w:tr w:rsidR="000C3B67" w:rsidRPr="00CC43C3" w:rsidTr="0064396C">
        <w:tc>
          <w:tcPr>
            <w:tcW w:w="537" w:type="dxa"/>
          </w:tcPr>
          <w:p w:rsidR="000C3B67" w:rsidRPr="0032591B" w:rsidRDefault="000C3B67" w:rsidP="00AB4044">
            <w:pPr>
              <w:ind w:left="360" w:hanging="391"/>
            </w:pPr>
            <w:r>
              <w:t>4.</w:t>
            </w:r>
          </w:p>
        </w:tc>
        <w:tc>
          <w:tcPr>
            <w:tcW w:w="2693"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482" w:type="dxa"/>
          </w:tcPr>
          <w:p w:rsidR="000C3B67" w:rsidRPr="00873BB1" w:rsidRDefault="000C3B67" w:rsidP="000771C6">
            <w:pPr>
              <w:pStyle w:val="Heading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Понятие социальной структуры общества.</w:t>
            </w:r>
          </w:p>
          <w:p w:rsidR="000C3B67" w:rsidRPr="00873BB1" w:rsidRDefault="000C3B67" w:rsidP="000771C6">
            <w:pPr>
              <w:pStyle w:val="Heading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 Основные элементысоциальной структуры общества. </w:t>
            </w:r>
          </w:p>
          <w:p w:rsidR="000C3B67" w:rsidRPr="00873BB1" w:rsidRDefault="000C3B67" w:rsidP="000771C6">
            <w:pPr>
              <w:pStyle w:val="Heading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Социально-классовая структура общества.</w:t>
            </w:r>
          </w:p>
          <w:p w:rsidR="000C3B67" w:rsidRPr="00873BB1" w:rsidRDefault="000C3B67" w:rsidP="000771C6">
            <w:pPr>
              <w:pStyle w:val="Heading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Этническая структура общества.</w:t>
            </w:r>
          </w:p>
          <w:p w:rsidR="000C3B67" w:rsidRPr="00873BB1" w:rsidRDefault="000C3B67" w:rsidP="000771C6">
            <w:pPr>
              <w:pStyle w:val="Heading3"/>
              <w:numPr>
                <w:ilvl w:val="0"/>
                <w:numId w:val="84"/>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Социальная стратификация, понятие, сущность.</w:t>
            </w:r>
          </w:p>
        </w:tc>
      </w:tr>
      <w:tr w:rsidR="000C3B67" w:rsidRPr="00CC43C3" w:rsidTr="0064396C">
        <w:tc>
          <w:tcPr>
            <w:tcW w:w="537" w:type="dxa"/>
          </w:tcPr>
          <w:p w:rsidR="000C3B67" w:rsidRPr="0032591B" w:rsidRDefault="000C3B67" w:rsidP="00AB4044">
            <w:pPr>
              <w:ind w:left="360" w:hanging="360"/>
            </w:pPr>
            <w:r>
              <w:t>5.</w:t>
            </w:r>
          </w:p>
        </w:tc>
        <w:tc>
          <w:tcPr>
            <w:tcW w:w="2693"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482" w:type="dxa"/>
          </w:tcPr>
          <w:p w:rsidR="000C3B67" w:rsidRPr="00873BB1" w:rsidRDefault="000C3B67" w:rsidP="000771C6">
            <w:pPr>
              <w:pStyle w:val="Heading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Понятие «социальный институт». Сущность, содержание. Понятие «институализация». </w:t>
            </w:r>
          </w:p>
          <w:p w:rsidR="000C3B67" w:rsidRPr="00873BB1" w:rsidRDefault="000C3B67" w:rsidP="000771C6">
            <w:pPr>
              <w:pStyle w:val="Heading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Виды и функции социальных институтов. </w:t>
            </w:r>
          </w:p>
          <w:p w:rsidR="000C3B67" w:rsidRPr="00873BB1" w:rsidRDefault="000C3B67" w:rsidP="000771C6">
            <w:pPr>
              <w:pStyle w:val="Heading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Социальная организация. </w:t>
            </w:r>
          </w:p>
          <w:p w:rsidR="000C3B67" w:rsidRPr="00873BB1" w:rsidRDefault="000C3B67" w:rsidP="000771C6">
            <w:pPr>
              <w:pStyle w:val="Heading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 xml:space="preserve">Предмет социологии организаций. </w:t>
            </w:r>
          </w:p>
          <w:p w:rsidR="000C3B67" w:rsidRPr="00873BB1" w:rsidRDefault="000C3B67" w:rsidP="000771C6">
            <w:pPr>
              <w:pStyle w:val="Heading3"/>
              <w:numPr>
                <w:ilvl w:val="0"/>
                <w:numId w:val="85"/>
              </w:numPr>
              <w:tabs>
                <w:tab w:val="left" w:pos="281"/>
              </w:tabs>
              <w:spacing w:before="0"/>
              <w:ind w:left="0" w:firstLine="0"/>
              <w:rPr>
                <w:rFonts w:ascii="Times New Roman" w:hAnsi="Times New Roman"/>
                <w:b w:val="0"/>
                <w:bCs w:val="0"/>
                <w:color w:val="auto"/>
                <w:sz w:val="21"/>
                <w:szCs w:val="21"/>
              </w:rPr>
            </w:pPr>
            <w:r w:rsidRPr="00873BB1">
              <w:rPr>
                <w:rFonts w:ascii="Times New Roman" w:hAnsi="Times New Roman"/>
                <w:b w:val="0"/>
                <w:bCs w:val="0"/>
                <w:color w:val="auto"/>
              </w:rPr>
              <w:t>Сущность и структура социальной организации.</w:t>
            </w:r>
          </w:p>
        </w:tc>
      </w:tr>
      <w:tr w:rsidR="000C3B67" w:rsidRPr="00055F8D" w:rsidTr="0064396C">
        <w:tc>
          <w:tcPr>
            <w:tcW w:w="537" w:type="dxa"/>
          </w:tcPr>
          <w:p w:rsidR="000C3B67" w:rsidRPr="0032591B" w:rsidRDefault="000C3B67" w:rsidP="00AB4044">
            <w:pPr>
              <w:ind w:left="360" w:hanging="360"/>
            </w:pPr>
            <w:r>
              <w:t>6</w:t>
            </w:r>
          </w:p>
        </w:tc>
        <w:tc>
          <w:tcPr>
            <w:tcW w:w="2693"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482" w:type="dxa"/>
          </w:tcPr>
          <w:p w:rsidR="000C3B67" w:rsidRPr="00873BB1" w:rsidRDefault="000C3B67" w:rsidP="000771C6">
            <w:pPr>
              <w:pStyle w:val="Heading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Человек. Индивид. Личность. </w:t>
            </w:r>
          </w:p>
          <w:p w:rsidR="000C3B67" w:rsidRPr="00873BB1" w:rsidRDefault="000C3B67" w:rsidP="000771C6">
            <w:pPr>
              <w:pStyle w:val="Heading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Личность и ее социальные характеристики. Структура личности. </w:t>
            </w:r>
          </w:p>
          <w:p w:rsidR="000C3B67" w:rsidRPr="00873BB1" w:rsidRDefault="000C3B67" w:rsidP="000771C6">
            <w:pPr>
              <w:pStyle w:val="Heading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Социализация личности. </w:t>
            </w:r>
          </w:p>
          <w:p w:rsidR="000C3B67" w:rsidRPr="00873BB1" w:rsidRDefault="000C3B67" w:rsidP="000771C6">
            <w:pPr>
              <w:pStyle w:val="Heading3"/>
              <w:numPr>
                <w:ilvl w:val="0"/>
                <w:numId w:val="86"/>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Социальная структура и типы личности.</w:t>
            </w:r>
          </w:p>
        </w:tc>
      </w:tr>
      <w:tr w:rsidR="000C3B67" w:rsidRPr="00055F8D" w:rsidTr="0064396C">
        <w:tc>
          <w:tcPr>
            <w:tcW w:w="537" w:type="dxa"/>
          </w:tcPr>
          <w:p w:rsidR="000C3B67" w:rsidRPr="0032591B" w:rsidRDefault="000C3B67" w:rsidP="00AB4044">
            <w:pPr>
              <w:ind w:left="360" w:hanging="360"/>
            </w:pPr>
            <w:r>
              <w:t>7</w:t>
            </w:r>
          </w:p>
        </w:tc>
        <w:tc>
          <w:tcPr>
            <w:tcW w:w="2693"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482" w:type="dxa"/>
          </w:tcPr>
          <w:p w:rsidR="000C3B67" w:rsidRPr="00873BB1" w:rsidRDefault="000C3B67" w:rsidP="000771C6">
            <w:pPr>
              <w:pStyle w:val="Heading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Сущность социологии молодежи. </w:t>
            </w:r>
          </w:p>
          <w:p w:rsidR="000C3B67" w:rsidRPr="00873BB1" w:rsidRDefault="000C3B67" w:rsidP="000771C6">
            <w:pPr>
              <w:pStyle w:val="Heading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Возрастная стратификация молодежи. </w:t>
            </w:r>
          </w:p>
          <w:p w:rsidR="000C3B67" w:rsidRPr="00873BB1" w:rsidRDefault="000C3B67" w:rsidP="000771C6">
            <w:pPr>
              <w:pStyle w:val="Heading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Место молодежи в социальной структуре общества. </w:t>
            </w:r>
          </w:p>
          <w:p w:rsidR="000C3B67" w:rsidRPr="00873BB1" w:rsidRDefault="000C3B67" w:rsidP="000771C6">
            <w:pPr>
              <w:pStyle w:val="Heading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Классификация социальных проблем молодежи. </w:t>
            </w:r>
          </w:p>
          <w:p w:rsidR="000C3B67" w:rsidRPr="00873BB1" w:rsidRDefault="000C3B67" w:rsidP="000771C6">
            <w:pPr>
              <w:pStyle w:val="Heading3"/>
              <w:numPr>
                <w:ilvl w:val="0"/>
                <w:numId w:val="87"/>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Социализация молодежи в условиях социальной трансформации.</w:t>
            </w:r>
          </w:p>
        </w:tc>
      </w:tr>
      <w:tr w:rsidR="000C3B67" w:rsidRPr="00055F8D" w:rsidTr="0064396C">
        <w:tc>
          <w:tcPr>
            <w:tcW w:w="537" w:type="dxa"/>
          </w:tcPr>
          <w:p w:rsidR="000C3B67" w:rsidRDefault="000C3B67" w:rsidP="00AB4044">
            <w:pPr>
              <w:ind w:left="360" w:hanging="391"/>
              <w:jc w:val="both"/>
            </w:pPr>
            <w:r>
              <w:t>8</w:t>
            </w:r>
          </w:p>
        </w:tc>
        <w:tc>
          <w:tcPr>
            <w:tcW w:w="2693"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482" w:type="dxa"/>
          </w:tcPr>
          <w:p w:rsidR="000C3B67" w:rsidRPr="00873BB1" w:rsidRDefault="000C3B67" w:rsidP="00537314">
            <w:pPr>
              <w:pStyle w:val="Heading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Семья как социальный институт. </w:t>
            </w:r>
          </w:p>
          <w:p w:rsidR="000C3B67" w:rsidRPr="00873BB1" w:rsidRDefault="000C3B67" w:rsidP="00537314">
            <w:pPr>
              <w:pStyle w:val="Heading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Социальные функции семьи. </w:t>
            </w:r>
          </w:p>
          <w:p w:rsidR="000C3B67" w:rsidRPr="00873BB1" w:rsidRDefault="000C3B67" w:rsidP="00537314">
            <w:pPr>
              <w:pStyle w:val="Heading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Типы семьи (традиционная, нетрадиционная, эгалитарная, нуклеарная, расширенная). </w:t>
            </w:r>
          </w:p>
          <w:p w:rsidR="000C3B67" w:rsidRPr="00873BB1" w:rsidRDefault="000C3B67" w:rsidP="00537314">
            <w:pPr>
              <w:pStyle w:val="Heading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 xml:space="preserve">Жизненный цикл семьи. </w:t>
            </w:r>
          </w:p>
          <w:p w:rsidR="000C3B67" w:rsidRPr="00873BB1" w:rsidRDefault="000C3B67" w:rsidP="00537314">
            <w:pPr>
              <w:pStyle w:val="Heading3"/>
              <w:numPr>
                <w:ilvl w:val="0"/>
                <w:numId w:val="88"/>
              </w:numPr>
              <w:tabs>
                <w:tab w:val="left" w:pos="281"/>
              </w:tabs>
              <w:spacing w:before="0"/>
              <w:ind w:left="0" w:firstLine="0"/>
              <w:rPr>
                <w:rFonts w:ascii="Times New Roman" w:hAnsi="Times New Roman"/>
                <w:b w:val="0"/>
                <w:bCs w:val="0"/>
                <w:color w:val="auto"/>
              </w:rPr>
            </w:pPr>
            <w:r w:rsidRPr="00873BB1">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0C3B67" w:rsidRPr="00055F8D" w:rsidTr="0064396C">
        <w:tc>
          <w:tcPr>
            <w:tcW w:w="537" w:type="dxa"/>
          </w:tcPr>
          <w:p w:rsidR="000C3B67" w:rsidRDefault="000C3B67" w:rsidP="008D3EE7">
            <w:pPr>
              <w:ind w:left="360"/>
              <w:jc w:val="both"/>
            </w:pPr>
            <w:r>
              <w:t>9</w:t>
            </w:r>
          </w:p>
        </w:tc>
        <w:tc>
          <w:tcPr>
            <w:tcW w:w="2693"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482" w:type="dxa"/>
          </w:tcPr>
          <w:p w:rsidR="000C3B67" w:rsidRPr="00873BB1" w:rsidRDefault="000C3B67" w:rsidP="00BA40D5">
            <w:pPr>
              <w:pStyle w:val="Heading3"/>
              <w:tabs>
                <w:tab w:val="left" w:pos="281"/>
              </w:tabs>
              <w:spacing w:before="0"/>
              <w:rPr>
                <w:rFonts w:ascii="Times New Roman" w:hAnsi="Times New Roman"/>
                <w:b w:val="0"/>
                <w:bCs w:val="0"/>
                <w:color w:val="auto"/>
              </w:rPr>
            </w:pPr>
            <w:r w:rsidRPr="00873BB1">
              <w:rPr>
                <w:rFonts w:ascii="Times New Roman" w:hAnsi="Times New Roman"/>
                <w:b w:val="0"/>
                <w:bCs w:val="0"/>
                <w:color w:val="auto"/>
              </w:rPr>
              <w:t xml:space="preserve">1.Социологическое исследование и его виды. </w:t>
            </w:r>
          </w:p>
          <w:p w:rsidR="000C3B67" w:rsidRPr="00873BB1" w:rsidRDefault="000C3B67" w:rsidP="00BA40D5">
            <w:pPr>
              <w:pStyle w:val="Heading3"/>
              <w:tabs>
                <w:tab w:val="left" w:pos="281"/>
              </w:tabs>
              <w:spacing w:before="0"/>
              <w:rPr>
                <w:rFonts w:ascii="Times New Roman" w:hAnsi="Times New Roman"/>
                <w:b w:val="0"/>
                <w:bCs w:val="0"/>
                <w:color w:val="auto"/>
              </w:rPr>
            </w:pPr>
            <w:r w:rsidRPr="00873BB1">
              <w:rPr>
                <w:rFonts w:ascii="Times New Roman" w:hAnsi="Times New Roman"/>
                <w:b w:val="0"/>
                <w:bCs w:val="0"/>
                <w:color w:val="auto"/>
              </w:rPr>
              <w:t xml:space="preserve">2. Программа социологического исследования. </w:t>
            </w:r>
          </w:p>
          <w:p w:rsidR="000C3B67" w:rsidRPr="00873BB1" w:rsidRDefault="000C3B67" w:rsidP="00BA40D5">
            <w:pPr>
              <w:pStyle w:val="Heading3"/>
              <w:tabs>
                <w:tab w:val="left" w:pos="281"/>
              </w:tabs>
              <w:spacing w:before="0"/>
              <w:rPr>
                <w:rFonts w:ascii="Times New Roman" w:hAnsi="Times New Roman"/>
                <w:b w:val="0"/>
                <w:bCs w:val="0"/>
                <w:color w:val="auto"/>
              </w:rPr>
            </w:pPr>
            <w:r w:rsidRPr="00873BB1">
              <w:rPr>
                <w:rFonts w:ascii="Times New Roman" w:hAnsi="Times New Roman"/>
                <w:b w:val="0"/>
                <w:bCs w:val="0"/>
                <w:color w:val="auto"/>
              </w:rPr>
              <w:t>3. Методы социологического исследования.</w:t>
            </w:r>
          </w:p>
        </w:tc>
      </w:tr>
    </w:tbl>
    <w:p w:rsidR="000C3B67" w:rsidRPr="00537314" w:rsidRDefault="000C3B67" w:rsidP="00A044FC">
      <w:pPr>
        <w:widowControl w:val="0"/>
        <w:autoSpaceDE w:val="0"/>
        <w:autoSpaceDN w:val="0"/>
        <w:adjustRightInd w:val="0"/>
        <w:jc w:val="both"/>
      </w:pPr>
    </w:p>
    <w:p w:rsidR="000C3B67" w:rsidRDefault="000C3B67" w:rsidP="0068394B">
      <w:pPr>
        <w:autoSpaceDE w:val="0"/>
        <w:autoSpaceDN w:val="0"/>
        <w:adjustRightInd w:val="0"/>
        <w:ind w:left="360"/>
        <w:jc w:val="both"/>
        <w:rPr>
          <w:b/>
          <w:bCs/>
          <w:i/>
          <w:iCs/>
        </w:rPr>
      </w:pPr>
      <w:r w:rsidRPr="00BA25D7">
        <w:rPr>
          <w:b/>
        </w:rPr>
        <w:t>4.2.3. Содержание самостоятельной работы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50"/>
        <w:gridCol w:w="2680"/>
        <w:gridCol w:w="6482"/>
      </w:tblGrid>
      <w:tr w:rsidR="000C3B67" w:rsidRPr="00CC43C3" w:rsidTr="0064396C">
        <w:tc>
          <w:tcPr>
            <w:tcW w:w="550" w:type="dxa"/>
          </w:tcPr>
          <w:p w:rsidR="000C3B67" w:rsidRPr="00CC43C3" w:rsidRDefault="000C3B67" w:rsidP="00527447">
            <w:pPr>
              <w:jc w:val="center"/>
              <w:rPr>
                <w:b/>
                <w:bCs/>
              </w:rPr>
            </w:pPr>
            <w:r w:rsidRPr="00CC43C3">
              <w:rPr>
                <w:b/>
                <w:bCs/>
              </w:rPr>
              <w:t>№ п/п</w:t>
            </w:r>
          </w:p>
        </w:tc>
        <w:tc>
          <w:tcPr>
            <w:tcW w:w="2680" w:type="dxa"/>
          </w:tcPr>
          <w:p w:rsidR="000C3B67" w:rsidRPr="00CC43C3" w:rsidRDefault="000C3B67" w:rsidP="00527447">
            <w:pPr>
              <w:jc w:val="center"/>
              <w:rPr>
                <w:b/>
                <w:bCs/>
              </w:rPr>
            </w:pPr>
            <w:r w:rsidRPr="00CC43C3">
              <w:rPr>
                <w:b/>
                <w:bCs/>
              </w:rPr>
              <w:t>Наименование темы (раздела) дисциплины</w:t>
            </w:r>
          </w:p>
        </w:tc>
        <w:tc>
          <w:tcPr>
            <w:tcW w:w="6482" w:type="dxa"/>
          </w:tcPr>
          <w:p w:rsidR="000C3B67" w:rsidRPr="00CC43C3" w:rsidRDefault="000C3B67" w:rsidP="00527447">
            <w:pPr>
              <w:jc w:val="center"/>
              <w:rPr>
                <w:b/>
                <w:bCs/>
              </w:rPr>
            </w:pPr>
            <w:r>
              <w:rPr>
                <w:b/>
              </w:rPr>
              <w:t>Формы и тематика самостоятельной работы</w:t>
            </w:r>
          </w:p>
        </w:tc>
      </w:tr>
      <w:tr w:rsidR="000C3B67" w:rsidRPr="0032591B" w:rsidTr="0064396C">
        <w:tc>
          <w:tcPr>
            <w:tcW w:w="550" w:type="dxa"/>
          </w:tcPr>
          <w:p w:rsidR="000C3B67" w:rsidRPr="0032591B" w:rsidRDefault="000C3B67" w:rsidP="00AB4044">
            <w:pPr>
              <w:ind w:left="360"/>
            </w:pPr>
            <w:r>
              <w:t>1.</w:t>
            </w:r>
          </w:p>
        </w:tc>
        <w:tc>
          <w:tcPr>
            <w:tcW w:w="2680"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482" w:type="dxa"/>
          </w:tcPr>
          <w:p w:rsidR="000C3B67" w:rsidRPr="00775B2E" w:rsidRDefault="000C3B67" w:rsidP="00775B2E">
            <w:pPr>
              <w:shd w:val="clear" w:color="auto" w:fill="FFFFFF"/>
              <w:jc w:val="both"/>
            </w:pPr>
            <w:r w:rsidRPr="00775B2E">
              <w:t>Изучение литературы, конспектирование по вопросам:</w:t>
            </w:r>
          </w:p>
          <w:p w:rsidR="000C3B67" w:rsidRPr="00775B2E" w:rsidRDefault="000C3B67" w:rsidP="00775B2E">
            <w:r w:rsidRPr="00775B2E">
              <w:t>1. В чем заключается основное содержание двух уровней изученияобщества?</w:t>
            </w:r>
          </w:p>
          <w:p w:rsidR="000C3B67" w:rsidRPr="00775B2E" w:rsidRDefault="000C3B67" w:rsidP="00775B2E">
            <w:r w:rsidRPr="00775B2E">
              <w:t>2. В чем заключается специфика социологии как науки об обществе?</w:t>
            </w:r>
          </w:p>
          <w:p w:rsidR="000C3B67" w:rsidRPr="00775B2E" w:rsidRDefault="000C3B67" w:rsidP="00775B2E">
            <w:r w:rsidRPr="00775B2E">
              <w:t>3. Назовите основные подходы, которые применяются в других науках, используемые социологией при анализе общества?</w:t>
            </w:r>
          </w:p>
          <w:p w:rsidR="000C3B67" w:rsidRPr="00775B2E" w:rsidRDefault="000C3B67" w:rsidP="00775B2E">
            <w:r w:rsidRPr="00775B2E">
              <w:t>4. В чем суть функционального и конфликтологического подходов в понимании общества как системы?</w:t>
            </w:r>
          </w:p>
          <w:p w:rsidR="000C3B67" w:rsidRPr="00E01575" w:rsidRDefault="000C3B67" w:rsidP="00775B2E">
            <w:pPr>
              <w:rPr>
                <w:bCs/>
              </w:rPr>
            </w:pPr>
            <w:r w:rsidRPr="00775B2E">
              <w:t>5. Что включает в себя два направления в формировании социологии (европейская и американская школы)?</w:t>
            </w:r>
          </w:p>
        </w:tc>
      </w:tr>
      <w:tr w:rsidR="000C3B67" w:rsidRPr="00CC43C3" w:rsidTr="0064396C">
        <w:tc>
          <w:tcPr>
            <w:tcW w:w="550" w:type="dxa"/>
          </w:tcPr>
          <w:p w:rsidR="000C3B67" w:rsidRPr="0032591B" w:rsidRDefault="000C3B67" w:rsidP="00AB4044">
            <w:pPr>
              <w:ind w:left="360"/>
            </w:pPr>
            <w:r>
              <w:t>2.</w:t>
            </w:r>
          </w:p>
        </w:tc>
        <w:tc>
          <w:tcPr>
            <w:tcW w:w="2680"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482" w:type="dxa"/>
          </w:tcPr>
          <w:p w:rsidR="000C3B67" w:rsidRPr="00775B2E" w:rsidRDefault="000C3B67" w:rsidP="00775B2E">
            <w:pPr>
              <w:shd w:val="clear" w:color="auto" w:fill="FFFFFF"/>
              <w:jc w:val="both"/>
            </w:pPr>
            <w:r w:rsidRPr="00775B2E">
              <w:t>Работа с Интернет-ресурсами:</w:t>
            </w:r>
          </w:p>
          <w:p w:rsidR="000C3B67" w:rsidRPr="00775B2E" w:rsidRDefault="000C3B67" w:rsidP="00775B2E">
            <w:r w:rsidRPr="00775B2E">
              <w:t>1. Почему О. Конт и Г. Спенсер считаются основателями социологии?</w:t>
            </w:r>
            <w:r w:rsidRPr="00775B2E">
              <w:br/>
              <w:t>Как можно оценить их деятельность с точки зрения современныхсоциологов?</w:t>
            </w:r>
          </w:p>
          <w:p w:rsidR="000C3B67" w:rsidRPr="00775B2E" w:rsidRDefault="000C3B67" w:rsidP="00775B2E">
            <w:r w:rsidRPr="00775B2E">
              <w:t>2. Назовите и охарактеризуйте основные школы в натуралистическомнаправлении становления социологии?</w:t>
            </w:r>
          </w:p>
          <w:p w:rsidR="000C3B67" w:rsidRPr="00775B2E" w:rsidRDefault="000C3B67" w:rsidP="00775B2E">
            <w:r w:rsidRPr="00775B2E">
              <w:t>3. В чем заключаются суть взглядо</w:t>
            </w:r>
            <w:r>
              <w:t xml:space="preserve">в Э. Дюркгейма, Ф. Тенниса, Г. </w:t>
            </w:r>
            <w:r w:rsidRPr="00775B2E">
              <w:t>Зиммеля?</w:t>
            </w:r>
          </w:p>
          <w:p w:rsidR="000C3B67" w:rsidRPr="00775B2E" w:rsidRDefault="000C3B67" w:rsidP="00775B2E">
            <w:r w:rsidRPr="00775B2E">
              <w:t>4. Что понимается под эмпирической социологией?</w:t>
            </w:r>
          </w:p>
          <w:p w:rsidR="000C3B67" w:rsidRPr="00775B2E" w:rsidRDefault="000C3B67" w:rsidP="00775B2E">
            <w:r w:rsidRPr="00775B2E">
              <w:t>5. Какие основные положения включает в себя теория структурно</w:t>
            </w:r>
            <w:r w:rsidRPr="00775B2E">
              <w:softHyphen/>
              <w:t>го функционализма Т. Парсонса?</w:t>
            </w:r>
          </w:p>
          <w:p w:rsidR="000C3B67" w:rsidRPr="00775B2E" w:rsidRDefault="000C3B67" w:rsidP="00775B2E">
            <w:r w:rsidRPr="00775B2E">
              <w:t>6. Что такое «понимающая» социология, назовите и проанализируй</w:t>
            </w:r>
            <w:r w:rsidRPr="00775B2E">
              <w:softHyphen/>
              <w:t>те ее основные разновидности?</w:t>
            </w:r>
          </w:p>
          <w:p w:rsidR="000C3B67" w:rsidRPr="00775B2E" w:rsidRDefault="000C3B67" w:rsidP="00775B2E">
            <w:r w:rsidRPr="00775B2E">
              <w:t>7. Какие действия человека М. Вебер считал социальными и почему?</w:t>
            </w:r>
          </w:p>
          <w:p w:rsidR="000C3B67" w:rsidRPr="007F7E59" w:rsidRDefault="000C3B67" w:rsidP="00775B2E">
            <w:pPr>
              <w:rPr>
                <w:bCs/>
              </w:rPr>
            </w:pPr>
            <w:r w:rsidRPr="00775B2E">
              <w:t>8. Дайте характеристику основным положениям феноменологичес</w:t>
            </w:r>
            <w:r w:rsidRPr="00775B2E">
              <w:softHyphen/>
              <w:t>кой социологии, концепциям символическогоинтеракционизма и этнометодологии.</w:t>
            </w:r>
          </w:p>
        </w:tc>
      </w:tr>
      <w:tr w:rsidR="000C3B67" w:rsidRPr="0032591B" w:rsidTr="0064396C">
        <w:tc>
          <w:tcPr>
            <w:tcW w:w="550" w:type="dxa"/>
          </w:tcPr>
          <w:p w:rsidR="000C3B67" w:rsidRPr="0032591B" w:rsidRDefault="000C3B67" w:rsidP="00AB4044">
            <w:pPr>
              <w:ind w:left="360"/>
            </w:pPr>
            <w:r>
              <w:t>3.</w:t>
            </w:r>
          </w:p>
        </w:tc>
        <w:tc>
          <w:tcPr>
            <w:tcW w:w="2680"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482" w:type="dxa"/>
          </w:tcPr>
          <w:p w:rsidR="000C3B67" w:rsidRPr="00775B2E" w:rsidRDefault="000C3B67" w:rsidP="00775B2E">
            <w:pPr>
              <w:shd w:val="clear" w:color="auto" w:fill="FFFFFF"/>
              <w:jc w:val="both"/>
              <w:rPr>
                <w:color w:val="000000"/>
              </w:rPr>
            </w:pPr>
            <w:r w:rsidRPr="00775B2E">
              <w:rPr>
                <w:color w:val="000000"/>
              </w:rPr>
              <w:t>Подготовка эссе, презентаций:</w:t>
            </w:r>
          </w:p>
          <w:p w:rsidR="000C3B67" w:rsidRPr="00775B2E" w:rsidRDefault="000C3B67" w:rsidP="00775B2E">
            <w:r w:rsidRPr="00775B2E">
              <w:t>1. Объясните смысл понятия "социальная структура общества".</w:t>
            </w:r>
          </w:p>
          <w:p w:rsidR="000C3B67" w:rsidRPr="00775B2E" w:rsidRDefault="000C3B67" w:rsidP="00775B2E">
            <w:r w:rsidRPr="00775B2E">
              <w:t>2. Выскажите Ваше мнение относительно теории элит.</w:t>
            </w:r>
          </w:p>
          <w:p w:rsidR="000C3B67" w:rsidRPr="00775B2E" w:rsidRDefault="000C3B67" w:rsidP="00775B2E">
            <w:r w:rsidRPr="00775B2E">
              <w:t>3. Что такое социальная стратификация общества?</w:t>
            </w:r>
          </w:p>
          <w:p w:rsidR="000C3B67" w:rsidRPr="00775B2E" w:rsidRDefault="000C3B67" w:rsidP="00775B2E">
            <w:r w:rsidRPr="00775B2E">
              <w:t>4. Раскройте содержание понятий: «социальный статус», «социальная роль», «социальный институт».</w:t>
            </w:r>
          </w:p>
          <w:p w:rsidR="000C3B67" w:rsidRPr="00775B2E" w:rsidRDefault="000C3B67" w:rsidP="00775B2E">
            <w:r w:rsidRPr="00775B2E">
              <w:rPr>
                <w:i/>
                <w:iCs/>
              </w:rPr>
              <w:t>5.</w:t>
            </w:r>
            <w:r w:rsidRPr="00775B2E">
              <w:t> Укажите основные признаки, по которым выделяются социальные слои.</w:t>
            </w:r>
          </w:p>
          <w:p w:rsidR="000C3B67" w:rsidRPr="00775B2E" w:rsidRDefault="000C3B67" w:rsidP="00775B2E">
            <w:r w:rsidRPr="00775B2E">
              <w:t>6. Какие основные страты (слои) Вы выделили бы в нашем современном обществе?</w:t>
            </w:r>
          </w:p>
          <w:p w:rsidR="000C3B67" w:rsidRPr="007F7E59" w:rsidRDefault="000C3B67"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0C3B67" w:rsidRPr="00CC43C3" w:rsidTr="0064396C">
        <w:tc>
          <w:tcPr>
            <w:tcW w:w="550" w:type="dxa"/>
          </w:tcPr>
          <w:p w:rsidR="000C3B67" w:rsidRPr="0032591B" w:rsidRDefault="000C3B67" w:rsidP="00AB4044">
            <w:pPr>
              <w:ind w:left="360"/>
            </w:pPr>
            <w:r>
              <w:t>4.</w:t>
            </w:r>
          </w:p>
        </w:tc>
        <w:tc>
          <w:tcPr>
            <w:tcW w:w="2680"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482" w:type="dxa"/>
          </w:tcPr>
          <w:p w:rsidR="000C3B67" w:rsidRDefault="000C3B67" w:rsidP="003B4B51">
            <w:pPr>
              <w:shd w:val="clear" w:color="auto" w:fill="FFFFFF"/>
              <w:jc w:val="both"/>
              <w:rPr>
                <w:color w:val="000000"/>
                <w:highlight w:val="yellow"/>
              </w:rPr>
            </w:pPr>
            <w:r>
              <w:rPr>
                <w:color w:val="000000"/>
              </w:rPr>
              <w:t>Работа с Интернет-ресурсами</w:t>
            </w:r>
          </w:p>
          <w:p w:rsidR="000C3B67" w:rsidRDefault="000C3B67" w:rsidP="003B4B51">
            <w:pPr>
              <w:shd w:val="clear" w:color="auto" w:fill="FFFFFF"/>
              <w:jc w:val="both"/>
              <w:rPr>
                <w:color w:val="000000"/>
              </w:rPr>
            </w:pPr>
            <w:r>
              <w:rPr>
                <w:color w:val="000000"/>
              </w:rPr>
              <w:t>Индивидуальные творческие задания</w:t>
            </w:r>
          </w:p>
          <w:p w:rsidR="000C3B67" w:rsidRPr="008B1A27" w:rsidRDefault="000C3B67" w:rsidP="00775B2E">
            <w:pPr>
              <w:pStyle w:val="ListParagraph"/>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0C3B67" w:rsidRPr="00CC43C3" w:rsidTr="0064396C">
        <w:tc>
          <w:tcPr>
            <w:tcW w:w="550" w:type="dxa"/>
          </w:tcPr>
          <w:p w:rsidR="000C3B67" w:rsidRPr="0032591B" w:rsidRDefault="000C3B67" w:rsidP="00AB4044">
            <w:pPr>
              <w:ind w:left="360"/>
            </w:pPr>
            <w:r>
              <w:t>5.</w:t>
            </w:r>
          </w:p>
        </w:tc>
        <w:tc>
          <w:tcPr>
            <w:tcW w:w="2680"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482" w:type="dxa"/>
          </w:tcPr>
          <w:p w:rsidR="000C3B67" w:rsidRDefault="000C3B67" w:rsidP="003B4B51">
            <w:pPr>
              <w:shd w:val="clear" w:color="auto" w:fill="FFFFFF"/>
              <w:jc w:val="both"/>
              <w:rPr>
                <w:color w:val="000000"/>
              </w:rPr>
            </w:pPr>
            <w:r>
              <w:rPr>
                <w:color w:val="000000"/>
              </w:rPr>
              <w:t>Реферирование литературы по теме «Буржуазные революции в Европе»</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rPr>
            </w:pPr>
            <w:r>
              <w:rPr>
                <w:color w:val="000000"/>
              </w:rPr>
              <w:t>Работа с Интернет-ресурсами</w:t>
            </w:r>
          </w:p>
          <w:p w:rsidR="000C3B67" w:rsidRPr="00AD1A11" w:rsidRDefault="000C3B67" w:rsidP="00AD1A11">
            <w:r w:rsidRPr="00AD1A11">
              <w:t>1. Что такое социальный институт?</w:t>
            </w:r>
          </w:p>
          <w:p w:rsidR="000C3B67" w:rsidRPr="00AD1A11" w:rsidRDefault="000C3B67" w:rsidP="00AD1A11">
            <w:r w:rsidRPr="00AD1A11">
              <w:t>2. Каковы характерные особенности и признаки социальных институтов?</w:t>
            </w:r>
          </w:p>
          <w:p w:rsidR="000C3B67" w:rsidRPr="00AD1A11" w:rsidRDefault="000C3B67" w:rsidP="00AD1A11">
            <w:r w:rsidRPr="00AD1A11">
              <w:t>3. Какие главные социальные институты Вы знаете, и какие потребности общества они выполняют?</w:t>
            </w:r>
          </w:p>
          <w:p w:rsidR="000C3B67" w:rsidRPr="00AD1A11" w:rsidRDefault="000C3B67" w:rsidP="00AD1A11">
            <w:r w:rsidRPr="00AD1A11">
              <w:t>4. Каковы универсальные функции социальных институтов?</w:t>
            </w:r>
          </w:p>
          <w:p w:rsidR="000C3B67" w:rsidRPr="00AD1A11" w:rsidRDefault="000C3B67" w:rsidP="00AD1A11">
            <w:r w:rsidRPr="00AD1A11">
              <w:t>5. Назовите специфические функции института семьи и брака?</w:t>
            </w:r>
          </w:p>
          <w:p w:rsidR="000C3B67" w:rsidRPr="00AD1A11" w:rsidRDefault="000C3B67" w:rsidP="00AD1A11">
            <w:r w:rsidRPr="00AD1A11">
              <w:t>6. В чем состоит различие явных и латентных функций социальных институтов?</w:t>
            </w:r>
          </w:p>
          <w:p w:rsidR="000C3B67" w:rsidRPr="00AD1A11" w:rsidRDefault="000C3B67" w:rsidP="00AD1A11">
            <w:r w:rsidRPr="00AD1A11">
              <w:t>7. Что такое организация?</w:t>
            </w:r>
          </w:p>
          <w:p w:rsidR="000C3B67" w:rsidRPr="00AD1A11" w:rsidRDefault="000C3B67" w:rsidP="00AD1A11">
            <w:r w:rsidRPr="00AD1A11">
              <w:t>8. Каковы существенные признаки формальной организации?</w:t>
            </w:r>
          </w:p>
          <w:p w:rsidR="000C3B67" w:rsidRPr="008B1A27" w:rsidRDefault="000C3B67" w:rsidP="00AD1A11">
            <w:pPr>
              <w:rPr>
                <w:rFonts w:cs="Arial"/>
                <w:color w:val="000000"/>
                <w:sz w:val="21"/>
                <w:szCs w:val="21"/>
              </w:rPr>
            </w:pPr>
            <w:r w:rsidRPr="00AD1A11">
              <w:t>9. Какие типы организаций существуют?</w:t>
            </w:r>
          </w:p>
        </w:tc>
      </w:tr>
      <w:tr w:rsidR="000C3B67" w:rsidRPr="00055F8D" w:rsidTr="0064396C">
        <w:tc>
          <w:tcPr>
            <w:tcW w:w="550" w:type="dxa"/>
          </w:tcPr>
          <w:p w:rsidR="000C3B67" w:rsidRPr="0032591B" w:rsidRDefault="000C3B67" w:rsidP="00AB4044">
            <w:pPr>
              <w:ind w:left="360"/>
            </w:pPr>
            <w:r>
              <w:t>6</w:t>
            </w:r>
          </w:p>
        </w:tc>
        <w:tc>
          <w:tcPr>
            <w:tcW w:w="2680"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482" w:type="dxa"/>
          </w:tcPr>
          <w:p w:rsidR="000C3B67" w:rsidRDefault="000C3B67" w:rsidP="003B4B51">
            <w:pPr>
              <w:shd w:val="clear" w:color="auto" w:fill="FFFFFF"/>
              <w:jc w:val="both"/>
              <w:rPr>
                <w:color w:val="000000"/>
              </w:rPr>
            </w:pPr>
            <w:r>
              <w:rPr>
                <w:color w:val="000000"/>
              </w:rPr>
              <w:t>Реферирование литературы</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highlight w:val="yellow"/>
              </w:rPr>
            </w:pPr>
            <w:r>
              <w:rPr>
                <w:color w:val="000000"/>
              </w:rPr>
              <w:t>Работа с Интернет-ресурсами</w:t>
            </w:r>
          </w:p>
          <w:p w:rsidR="000C3B67" w:rsidRDefault="000C3B67" w:rsidP="003B4B51">
            <w:pPr>
              <w:shd w:val="clear" w:color="auto" w:fill="FFFFFF"/>
              <w:jc w:val="both"/>
              <w:rPr>
                <w:color w:val="000000"/>
              </w:rPr>
            </w:pPr>
            <w:r>
              <w:rPr>
                <w:color w:val="000000"/>
              </w:rPr>
              <w:t>Индивидуальные творческие задания</w:t>
            </w:r>
          </w:p>
          <w:p w:rsidR="000C3B67" w:rsidRPr="00775B2E" w:rsidRDefault="000C3B67" w:rsidP="00775B2E">
            <w:pPr>
              <w:autoSpaceDE w:val="0"/>
              <w:autoSpaceDN w:val="0"/>
              <w:adjustRightInd w:val="0"/>
              <w:jc w:val="both"/>
            </w:pPr>
            <w:r w:rsidRPr="00775B2E">
              <w:t>Подготовка презентации</w:t>
            </w:r>
          </w:p>
          <w:p w:rsidR="000C3B67" w:rsidRPr="00775B2E" w:rsidRDefault="000C3B67" w:rsidP="00775B2E">
            <w:r w:rsidRPr="00775B2E">
              <w:t>1. Что изучает социология личности?</w:t>
            </w:r>
          </w:p>
          <w:p w:rsidR="000C3B67" w:rsidRPr="00775B2E" w:rsidRDefault="000C3B67" w:rsidP="00775B2E">
            <w:r w:rsidRPr="00775B2E">
              <w:t>2. Как определяется понятие «личность» и какое значение имеет это</w:t>
            </w:r>
            <w:r w:rsidRPr="00775B2E">
              <w:br/>
              <w:t>определение для теории и практики?</w:t>
            </w:r>
          </w:p>
          <w:p w:rsidR="000C3B67" w:rsidRPr="00775B2E" w:rsidRDefault="000C3B67" w:rsidP="00775B2E">
            <w:r w:rsidRPr="00775B2E">
              <w:t>3. В чем заключается суть психологических теорий личности?</w:t>
            </w:r>
          </w:p>
          <w:p w:rsidR="000C3B67" w:rsidRPr="00775B2E" w:rsidRDefault="000C3B67" w:rsidP="00775B2E">
            <w:r w:rsidRPr="00775B2E">
              <w:t>4. Попытайтесь выделить основные моменты в ролевых теорияхличности.</w:t>
            </w:r>
          </w:p>
          <w:p w:rsidR="000C3B67" w:rsidRPr="00775B2E" w:rsidRDefault="000C3B67" w:rsidP="00775B2E">
            <w:r w:rsidRPr="00775B2E">
              <w:t>5. Что общего и в чем различия между ролевой и статуснойконцепциями личности?</w:t>
            </w:r>
          </w:p>
          <w:p w:rsidR="000C3B67" w:rsidRPr="00775B2E" w:rsidRDefault="000C3B67" w:rsidP="00775B2E">
            <w:r w:rsidRPr="00775B2E">
              <w:t>6. Раскройте содержание концепций личности Ч.Х. Кули, Дж. Г.Мида.</w:t>
            </w:r>
          </w:p>
          <w:p w:rsidR="000C3B67" w:rsidRPr="00775B2E" w:rsidRDefault="000C3B67" w:rsidP="00775B2E">
            <w:r w:rsidRPr="00775B2E">
              <w:t>7. В чем заключается практическая значимость социальнойтипологии личности?</w:t>
            </w:r>
          </w:p>
          <w:p w:rsidR="000C3B67" w:rsidRPr="00775B2E" w:rsidRDefault="000C3B67" w:rsidP="00775B2E">
            <w:r w:rsidRPr="00775B2E">
              <w:t>8. Какую роль занимает процесс социализации в становлении иразвитии личности?.</w:t>
            </w:r>
          </w:p>
          <w:p w:rsidR="000C3B67" w:rsidRPr="008B1A27" w:rsidRDefault="000C3B67" w:rsidP="00775B2E">
            <w:pPr>
              <w:rPr>
                <w:b/>
                <w:bCs/>
                <w:color w:val="000000"/>
              </w:rPr>
            </w:pPr>
            <w:r w:rsidRPr="00775B2E">
              <w:t>9. Что понимается под менталитетом россиянина и как он можетповлиять на формирование личности человека?</w:t>
            </w:r>
          </w:p>
        </w:tc>
      </w:tr>
      <w:tr w:rsidR="000C3B67" w:rsidRPr="00055F8D" w:rsidTr="0064396C">
        <w:tc>
          <w:tcPr>
            <w:tcW w:w="550" w:type="dxa"/>
          </w:tcPr>
          <w:p w:rsidR="000C3B67" w:rsidRPr="0032591B" w:rsidRDefault="000C3B67" w:rsidP="00AB4044">
            <w:pPr>
              <w:ind w:left="360"/>
            </w:pPr>
            <w:r>
              <w:t>7</w:t>
            </w:r>
          </w:p>
        </w:tc>
        <w:tc>
          <w:tcPr>
            <w:tcW w:w="2680"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482" w:type="dxa"/>
          </w:tcPr>
          <w:p w:rsidR="000C3B67" w:rsidRDefault="000C3B67" w:rsidP="003B4B51">
            <w:pPr>
              <w:shd w:val="clear" w:color="auto" w:fill="FFFFFF"/>
              <w:jc w:val="both"/>
              <w:rPr>
                <w:color w:val="000000"/>
              </w:rPr>
            </w:pPr>
            <w:r>
              <w:rPr>
                <w:color w:val="000000"/>
              </w:rPr>
              <w:t>Реферирование литературы</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rPr>
            </w:pPr>
            <w:r>
              <w:rPr>
                <w:color w:val="000000"/>
              </w:rPr>
              <w:t>Работа с Интернет-ресурсами</w:t>
            </w:r>
          </w:p>
          <w:p w:rsidR="000C3B67" w:rsidRPr="00AD1A11" w:rsidRDefault="000C3B67" w:rsidP="00AD1A11">
            <w:pPr>
              <w:shd w:val="clear" w:color="auto" w:fill="FFFFFF"/>
              <w:jc w:val="both"/>
            </w:pPr>
            <w:r w:rsidRPr="00AD1A11">
              <w:t>Подготовить эссе по вопросам:</w:t>
            </w:r>
          </w:p>
          <w:p w:rsidR="000C3B67" w:rsidRPr="00AD1A11" w:rsidRDefault="000C3B67" w:rsidP="00AD1A11">
            <w:pPr>
              <w:shd w:val="clear" w:color="auto" w:fill="FFFFFF"/>
            </w:pPr>
            <w:r w:rsidRPr="00AD1A11">
              <w:t>· возрастные границы молодежного возраста;</w:t>
            </w:r>
          </w:p>
          <w:p w:rsidR="000C3B67" w:rsidRPr="00AD1A11" w:rsidRDefault="000C3B67" w:rsidP="00AD1A11">
            <w:pPr>
              <w:shd w:val="clear" w:color="auto" w:fill="FFFFFF"/>
            </w:pPr>
            <w:r w:rsidRPr="00AD1A11">
              <w:t>· специфика социального статуса;</w:t>
            </w:r>
          </w:p>
          <w:p w:rsidR="000C3B67" w:rsidRPr="00AD1A11" w:rsidRDefault="000C3B67" w:rsidP="00AD1A11">
            <w:pPr>
              <w:shd w:val="clear" w:color="auto" w:fill="FFFFFF"/>
            </w:pPr>
            <w:r w:rsidRPr="00AD1A11">
              <w:t>· ролевые функции и особенности поведения;</w:t>
            </w:r>
          </w:p>
          <w:p w:rsidR="000C3B67" w:rsidRPr="00AD1A11" w:rsidRDefault="000C3B67" w:rsidP="00AD1A11">
            <w:pPr>
              <w:shd w:val="clear" w:color="auto" w:fill="FFFFFF"/>
            </w:pPr>
            <w:r w:rsidRPr="00AD1A11">
              <w:t>· характеристики социально-демографической группы;</w:t>
            </w:r>
          </w:p>
          <w:p w:rsidR="000C3B67" w:rsidRPr="00AD1A11" w:rsidRDefault="000C3B67" w:rsidP="00AD1A11">
            <w:pPr>
              <w:shd w:val="clear" w:color="auto" w:fill="FFFFFF"/>
            </w:pPr>
            <w:r w:rsidRPr="00AD1A11">
              <w:t>· социально-психологические характеристики;</w:t>
            </w:r>
          </w:p>
          <w:p w:rsidR="000C3B67" w:rsidRPr="00AD1A11" w:rsidRDefault="000C3B67" w:rsidP="00AD1A11">
            <w:pPr>
              <w:shd w:val="clear" w:color="auto" w:fill="FFFFFF"/>
            </w:pPr>
            <w:r w:rsidRPr="00AD1A11">
              <w:t>· процесс социализации в конкретный исторический период;</w:t>
            </w:r>
          </w:p>
          <w:p w:rsidR="000C3B67" w:rsidRPr="00CB4852" w:rsidRDefault="000C3B67" w:rsidP="00AD1A11">
            <w:pPr>
              <w:shd w:val="clear" w:color="auto" w:fill="FFFFFF"/>
              <w:rPr>
                <w:b/>
                <w:bCs/>
                <w:color w:val="000000"/>
              </w:rPr>
            </w:pPr>
            <w:r w:rsidRPr="00AD1A11">
              <w:t>· самоидентификация и самоопределение молодежи как социальной группы.</w:t>
            </w:r>
          </w:p>
        </w:tc>
      </w:tr>
      <w:tr w:rsidR="000C3B67" w:rsidRPr="00055F8D" w:rsidTr="0064396C">
        <w:tc>
          <w:tcPr>
            <w:tcW w:w="550" w:type="dxa"/>
          </w:tcPr>
          <w:p w:rsidR="000C3B67" w:rsidRDefault="000C3B67" w:rsidP="00AB4044">
            <w:pPr>
              <w:ind w:left="360"/>
            </w:pPr>
            <w:r>
              <w:t>8</w:t>
            </w:r>
          </w:p>
        </w:tc>
        <w:tc>
          <w:tcPr>
            <w:tcW w:w="2680"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482" w:type="dxa"/>
          </w:tcPr>
          <w:p w:rsidR="000C3B67" w:rsidRDefault="000C3B67" w:rsidP="003B4B51">
            <w:pPr>
              <w:shd w:val="clear" w:color="auto" w:fill="FFFFFF"/>
              <w:jc w:val="both"/>
              <w:rPr>
                <w:color w:val="000000"/>
                <w:highlight w:val="yellow"/>
              </w:rPr>
            </w:pPr>
            <w:r>
              <w:rPr>
                <w:color w:val="000000"/>
              </w:rPr>
              <w:t>Работа с Интернет-ресурсами</w:t>
            </w:r>
          </w:p>
          <w:p w:rsidR="000C3B67" w:rsidRDefault="000C3B67" w:rsidP="003B4B51">
            <w:pPr>
              <w:shd w:val="clear" w:color="auto" w:fill="FFFFFF"/>
              <w:jc w:val="both"/>
              <w:rPr>
                <w:color w:val="000000"/>
              </w:rPr>
            </w:pPr>
            <w:r>
              <w:rPr>
                <w:color w:val="000000"/>
              </w:rPr>
              <w:t>Индивидуальные творческие задания</w:t>
            </w:r>
          </w:p>
          <w:p w:rsidR="000C3B67" w:rsidRDefault="000C3B67" w:rsidP="003B4B51">
            <w:pPr>
              <w:pStyle w:val="ListParagraph"/>
              <w:tabs>
                <w:tab w:val="left" w:pos="281"/>
              </w:tabs>
              <w:ind w:left="0"/>
              <w:rPr>
                <w:color w:val="000000"/>
              </w:rPr>
            </w:pPr>
            <w:r>
              <w:rPr>
                <w:color w:val="000000"/>
              </w:rPr>
              <w:t>Подготовка презентации:</w:t>
            </w:r>
          </w:p>
          <w:p w:rsidR="000C3B67" w:rsidRPr="00AD1A11" w:rsidRDefault="000C3B67" w:rsidP="00AD1A11">
            <w:pPr>
              <w:shd w:val="clear" w:color="auto" w:fill="F3FAFF"/>
            </w:pPr>
            <w:r w:rsidRPr="00AD1A11">
              <w:t>Какие фазы прошла семья в своем историческом развитии?</w:t>
            </w:r>
          </w:p>
          <w:p w:rsidR="000C3B67" w:rsidRPr="00AD1A11" w:rsidRDefault="000C3B67" w:rsidP="00AD1A11">
            <w:pPr>
              <w:shd w:val="clear" w:color="auto" w:fill="F3FAFF"/>
            </w:pPr>
            <w:r w:rsidRPr="00AD1A11">
              <w:t>Назовите разновидности домовой общины.</w:t>
            </w:r>
          </w:p>
          <w:p w:rsidR="000C3B67" w:rsidRPr="00AD1A11" w:rsidRDefault="000C3B67" w:rsidP="00AD1A11">
            <w:pPr>
              <w:shd w:val="clear" w:color="auto" w:fill="F3FAFF"/>
            </w:pPr>
            <w:r w:rsidRPr="00AD1A11">
              <w:t>Дайте определение семьи.</w:t>
            </w:r>
          </w:p>
          <w:p w:rsidR="000C3B67" w:rsidRPr="00AD1A11" w:rsidRDefault="000C3B67" w:rsidP="00AD1A11">
            <w:pPr>
              <w:shd w:val="clear" w:color="auto" w:fill="F3FAFF"/>
            </w:pPr>
            <w:r w:rsidRPr="00AD1A11">
              <w:t>Какие стороны семьи изучает социология?</w:t>
            </w:r>
          </w:p>
          <w:p w:rsidR="000C3B67" w:rsidRPr="00AD1A11" w:rsidRDefault="000C3B67" w:rsidP="00AD1A11">
            <w:pPr>
              <w:shd w:val="clear" w:color="auto" w:fill="F3FAFF"/>
            </w:pPr>
            <w:r w:rsidRPr="00AD1A11">
              <w:t>Каково социальное содержание брака?</w:t>
            </w:r>
          </w:p>
          <w:p w:rsidR="000C3B67" w:rsidRPr="00AD1A11" w:rsidRDefault="000C3B67" w:rsidP="00AD1A11">
            <w:pPr>
              <w:shd w:val="clear" w:color="auto" w:fill="F3FAFF"/>
            </w:pPr>
            <w:r w:rsidRPr="00AD1A11">
              <w:t>Назовите категории семьи.</w:t>
            </w:r>
          </w:p>
          <w:p w:rsidR="000C3B67" w:rsidRPr="00AD1A11" w:rsidRDefault="000C3B67" w:rsidP="00AD1A11">
            <w:pPr>
              <w:shd w:val="clear" w:color="auto" w:fill="F3FAFF"/>
            </w:pPr>
            <w:r w:rsidRPr="00AD1A11">
              <w:t>Раскройте их содержание.</w:t>
            </w:r>
          </w:p>
          <w:p w:rsidR="000C3B67" w:rsidRPr="00AD1A11" w:rsidRDefault="000C3B67" w:rsidP="00AD1A11">
            <w:pPr>
              <w:shd w:val="clear" w:color="auto" w:fill="F3FAFF"/>
            </w:pPr>
            <w:r w:rsidRPr="00AD1A11">
              <w:t>Какие функции выполняет семья?</w:t>
            </w:r>
          </w:p>
          <w:p w:rsidR="000C3B67" w:rsidRPr="00AD1A11" w:rsidRDefault="000C3B67" w:rsidP="00AD1A11">
            <w:pPr>
              <w:shd w:val="clear" w:color="auto" w:fill="F3FAFF"/>
            </w:pPr>
            <w:r w:rsidRPr="00AD1A11">
              <w:t>Каковы особенности современной семьи?</w:t>
            </w:r>
          </w:p>
          <w:p w:rsidR="000C3B67" w:rsidRPr="00AD1A11" w:rsidRDefault="000C3B67" w:rsidP="00AD1A11">
            <w:pPr>
              <w:shd w:val="clear" w:color="auto" w:fill="F3FAFF"/>
            </w:pPr>
            <w:r w:rsidRPr="00AD1A11">
              <w:t>Назовите основные проблемы современной семьи.</w:t>
            </w:r>
          </w:p>
          <w:p w:rsidR="000C3B67" w:rsidRPr="00AD1A11" w:rsidRDefault="000C3B67" w:rsidP="00AD1A11">
            <w:pPr>
              <w:shd w:val="clear" w:color="auto" w:fill="F3FAFF"/>
            </w:pPr>
            <w:r w:rsidRPr="00AD1A11">
              <w:t>Раскройте их содержание.</w:t>
            </w:r>
          </w:p>
          <w:p w:rsidR="000C3B67" w:rsidRPr="00AD1A11" w:rsidRDefault="000C3B67" w:rsidP="00AD1A11">
            <w:pPr>
              <w:shd w:val="clear" w:color="auto" w:fill="F3FAFF"/>
            </w:pPr>
            <w:r w:rsidRPr="00AD1A11">
              <w:t>Дайте характеристику детоцентристского типа семьи.</w:t>
            </w:r>
          </w:p>
          <w:p w:rsidR="000C3B67" w:rsidRPr="00AD1A11" w:rsidRDefault="000C3B67" w:rsidP="00AD1A11">
            <w:pPr>
              <w:shd w:val="clear" w:color="auto" w:fill="F3FAFF"/>
            </w:pPr>
            <w:r w:rsidRPr="00AD1A11">
              <w:t>Раскройте содержание понятия «супружеская семья».</w:t>
            </w:r>
          </w:p>
          <w:p w:rsidR="000C3B67" w:rsidRPr="00AD1A11" w:rsidRDefault="000C3B67" w:rsidP="00AD1A11">
            <w:pPr>
              <w:shd w:val="clear" w:color="auto" w:fill="F3FAFF"/>
            </w:pPr>
            <w:r w:rsidRPr="00AD1A11">
              <w:t>Что такое супружество?</w:t>
            </w:r>
          </w:p>
          <w:p w:rsidR="000C3B67" w:rsidRPr="00AD1A11" w:rsidRDefault="000C3B67" w:rsidP="00AD1A11">
            <w:pPr>
              <w:shd w:val="clear" w:color="auto" w:fill="F3FAFF"/>
            </w:pPr>
            <w:r w:rsidRPr="00AD1A11">
              <w:t>Каковы современные альтернативы семье?</w:t>
            </w:r>
          </w:p>
          <w:p w:rsidR="000C3B67" w:rsidRPr="008B27A5" w:rsidRDefault="000C3B67" w:rsidP="00AD1A11">
            <w:pPr>
              <w:shd w:val="clear" w:color="auto" w:fill="F3FAFF"/>
              <w:rPr>
                <w:b/>
                <w:bCs/>
                <w:color w:val="000000"/>
              </w:rPr>
            </w:pPr>
            <w:r w:rsidRPr="00AD1A11">
              <w:t>Каково будущее семьи?</w:t>
            </w:r>
          </w:p>
        </w:tc>
      </w:tr>
      <w:tr w:rsidR="000C3B67" w:rsidRPr="00055F8D" w:rsidTr="0064396C">
        <w:tc>
          <w:tcPr>
            <w:tcW w:w="550" w:type="dxa"/>
          </w:tcPr>
          <w:p w:rsidR="000C3B67" w:rsidRDefault="000C3B67" w:rsidP="00AB4044">
            <w:pPr>
              <w:ind w:left="360"/>
            </w:pPr>
            <w:r>
              <w:t>9</w:t>
            </w:r>
          </w:p>
        </w:tc>
        <w:tc>
          <w:tcPr>
            <w:tcW w:w="2680"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482" w:type="dxa"/>
          </w:tcPr>
          <w:p w:rsidR="000C3B67" w:rsidRDefault="000C3B67" w:rsidP="003B4B51">
            <w:pPr>
              <w:shd w:val="clear" w:color="auto" w:fill="FFFFFF"/>
              <w:jc w:val="both"/>
              <w:rPr>
                <w:color w:val="000000"/>
              </w:rPr>
            </w:pPr>
            <w:r>
              <w:rPr>
                <w:color w:val="000000"/>
              </w:rPr>
              <w:t>Реферирование литературы</w:t>
            </w:r>
          </w:p>
          <w:p w:rsidR="000C3B67" w:rsidRDefault="000C3B67" w:rsidP="003B4B51">
            <w:pPr>
              <w:shd w:val="clear" w:color="auto" w:fill="FFFFFF"/>
              <w:jc w:val="both"/>
              <w:rPr>
                <w:color w:val="000000"/>
              </w:rPr>
            </w:pPr>
            <w:r>
              <w:rPr>
                <w:color w:val="000000"/>
              </w:rPr>
              <w:t>Работа со справочными материалами</w:t>
            </w:r>
          </w:p>
          <w:p w:rsidR="000C3B67" w:rsidRDefault="000C3B67" w:rsidP="003B4B51">
            <w:pPr>
              <w:shd w:val="clear" w:color="auto" w:fill="FFFFFF"/>
              <w:jc w:val="both"/>
              <w:rPr>
                <w:color w:val="000000"/>
              </w:rPr>
            </w:pPr>
            <w:r>
              <w:rPr>
                <w:color w:val="000000"/>
              </w:rPr>
              <w:t>Работа с Интернет-ресурсами</w:t>
            </w:r>
          </w:p>
          <w:p w:rsidR="000C3B67" w:rsidRPr="008D3EE7" w:rsidRDefault="000C3B67"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0C3B67" w:rsidRDefault="000C3B67" w:rsidP="0068394B">
      <w:pPr>
        <w:autoSpaceDE w:val="0"/>
        <w:autoSpaceDN w:val="0"/>
        <w:adjustRightInd w:val="0"/>
        <w:ind w:left="360"/>
        <w:jc w:val="both"/>
        <w:rPr>
          <w:b/>
          <w:bCs/>
          <w:i/>
          <w:iCs/>
        </w:rPr>
      </w:pPr>
    </w:p>
    <w:p w:rsidR="000C3B67" w:rsidRPr="006774E3" w:rsidRDefault="000C3B67"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C3B67" w:rsidRPr="00435460" w:rsidRDefault="000C3B67" w:rsidP="00AB4044">
      <w:pPr>
        <w:pStyle w:val="ListParagraph"/>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0C3B67" w:rsidRDefault="000C3B67" w:rsidP="00AB4044">
      <w:pPr>
        <w:pStyle w:val="ListParagraph"/>
        <w:numPr>
          <w:ilvl w:val="0"/>
          <w:numId w:val="18"/>
        </w:numPr>
        <w:shd w:val="clear" w:color="auto" w:fill="FFFFFF"/>
        <w:spacing w:after="225"/>
        <w:ind w:left="0" w:firstLine="0"/>
        <w:jc w:val="both"/>
      </w:pPr>
      <w:hyperlink r:id="rId5" w:tgtFrame="_blank" w:history="1">
        <w:r w:rsidRPr="00A17CD8">
          <w:rPr>
            <w:rStyle w:val="Hyperlink"/>
            <w:color w:val="auto"/>
            <w:u w:val="none"/>
          </w:rPr>
          <w:t>Социология. Учебник </w:t>
        </w:r>
      </w:hyperlink>
      <w:r w:rsidRPr="00A17CD8">
        <w:t>// Батурин В.К., Ратников В.П., Останина О.А., Уледова И.А., Чурочкина Л.С., Скрипкина Ж.Б., Подвойская Л.Т., Юдин В.В.2012, ЮНИТИ-ДАНА</w:t>
      </w:r>
      <w:r w:rsidRPr="001571A6">
        <w:t>Режим доступа: http://www.iprbookshop.ru/20962.— ЭБС «IPRbooks», по паролю</w:t>
      </w:r>
    </w:p>
    <w:p w:rsidR="000C3B67" w:rsidRPr="00A17CD8" w:rsidRDefault="000C3B67" w:rsidP="00AB4044">
      <w:pPr>
        <w:pStyle w:val="ListParagraph"/>
        <w:numPr>
          <w:ilvl w:val="0"/>
          <w:numId w:val="18"/>
        </w:numPr>
        <w:shd w:val="clear" w:color="auto" w:fill="FFFFFF"/>
        <w:spacing w:after="75"/>
        <w:ind w:left="0" w:firstLine="0"/>
        <w:jc w:val="both"/>
      </w:pPr>
      <w:hyperlink r:id="rId6" w:tgtFrame="_blank" w:history="1">
        <w:r w:rsidRPr="00A17CD8">
          <w:rPr>
            <w:rStyle w:val="Hyperlink"/>
            <w:color w:val="auto"/>
            <w:u w:val="none"/>
          </w:rPr>
          <w:t>Социология и психология управления. Учебное пособие </w:t>
        </w:r>
      </w:hyperlink>
      <w:r w:rsidRPr="00A17CD8">
        <w:t>// Захарова Т.И., Стюрина Д.Е.2010, Евразийский открытый институт</w:t>
      </w:r>
      <w:r w:rsidRPr="001571A6">
        <w:t>Режим доступа: http://www.iprbookshop.ru/20962.— ЭБС «IPRbooks», по паролю</w:t>
      </w:r>
    </w:p>
    <w:p w:rsidR="000C3B67" w:rsidRPr="00A17CD8" w:rsidRDefault="000C3B67" w:rsidP="00AB4044">
      <w:pPr>
        <w:pStyle w:val="ListParagraph"/>
        <w:numPr>
          <w:ilvl w:val="0"/>
          <w:numId w:val="18"/>
        </w:numPr>
        <w:shd w:val="clear" w:color="auto" w:fill="FFFFFF"/>
        <w:spacing w:after="75"/>
        <w:ind w:left="0" w:firstLine="0"/>
        <w:jc w:val="both"/>
      </w:pPr>
      <w:hyperlink r:id="rId7" w:tgtFrame="_blank" w:history="1">
        <w:r w:rsidRPr="00A17CD8">
          <w:rPr>
            <w:rStyle w:val="Hyperlink"/>
            <w:color w:val="auto"/>
            <w:u w:val="none"/>
          </w:rPr>
          <w:t>Социология семьи. Учебное пособие </w:t>
        </w:r>
      </w:hyperlink>
      <w:r w:rsidRPr="00A17CD8">
        <w:t>// Астахова Ю.Г., Агасарян М.В.</w:t>
      </w:r>
      <w:r w:rsidRPr="00A17CD8">
        <w:br/>
        <w:t>2012, Липецкий государственный технический университет, ЭБС АСВ</w:t>
      </w:r>
      <w:r w:rsidRPr="001571A6">
        <w:t>Режим доступа: http://www.iprbookshop.ru/20962.— ЭБС «IPRbooks», по паролю</w:t>
      </w:r>
    </w:p>
    <w:p w:rsidR="000C3B67" w:rsidRPr="00A17CD8" w:rsidRDefault="000C3B67" w:rsidP="00AB4044">
      <w:pPr>
        <w:pStyle w:val="ListParagraph"/>
        <w:numPr>
          <w:ilvl w:val="0"/>
          <w:numId w:val="18"/>
        </w:numPr>
        <w:shd w:val="clear" w:color="auto" w:fill="FFFFFF"/>
        <w:spacing w:after="75"/>
        <w:ind w:left="0" w:firstLine="0"/>
        <w:jc w:val="both"/>
      </w:pPr>
      <w:hyperlink r:id="rId8" w:tgtFrame="_blank" w:history="1">
        <w:r w:rsidRPr="00A17CD8">
          <w:rPr>
            <w:rStyle w:val="Hyperlink"/>
            <w:color w:val="auto"/>
            <w:u w:val="none"/>
          </w:rPr>
          <w:t>Социология. Учебное пособие </w:t>
        </w:r>
      </w:hyperlink>
      <w:r w:rsidRPr="00A17CD8">
        <w:t>// Ковалевская Е.В. 2009, Евразийский открытый институт</w:t>
      </w:r>
      <w:r w:rsidRPr="001571A6">
        <w:t>Режим доступа: http://www.iprbookshop.ru/20962.— ЭБС «IPRbooks», по паролю</w:t>
      </w:r>
    </w:p>
    <w:p w:rsidR="000C3B67" w:rsidRPr="00A17CD8" w:rsidRDefault="000C3B67" w:rsidP="00AB4044">
      <w:pPr>
        <w:pStyle w:val="ListParagraph"/>
        <w:numPr>
          <w:ilvl w:val="0"/>
          <w:numId w:val="18"/>
        </w:numPr>
        <w:shd w:val="clear" w:color="auto" w:fill="FFFFFF"/>
        <w:spacing w:after="75"/>
        <w:ind w:left="0" w:firstLine="0"/>
        <w:jc w:val="both"/>
      </w:pPr>
      <w:hyperlink r:id="rId9" w:tgtFrame="_blank" w:history="1">
        <w:r w:rsidRPr="00A17CD8">
          <w:rPr>
            <w:rStyle w:val="Hyperlink"/>
            <w:color w:val="auto"/>
            <w:u w:val="none"/>
          </w:rPr>
          <w:t>Социология. Учебное пособие </w:t>
        </w:r>
      </w:hyperlink>
      <w:r w:rsidRPr="00A17CD8">
        <w:t>// Шафранов-Куцев Г.Ф. 2011, Логос</w:t>
      </w:r>
      <w:r w:rsidRPr="001571A6">
        <w:t>Режим доступа: http://www.iprbookshop.ru/20962.— ЭБС «IPRbooks», по паролю</w:t>
      </w:r>
    </w:p>
    <w:p w:rsidR="000C3B67" w:rsidRPr="00F50C58" w:rsidRDefault="000C3B67" w:rsidP="00AB4044">
      <w:pPr>
        <w:pStyle w:val="ListParagraph"/>
        <w:numPr>
          <w:ilvl w:val="0"/>
          <w:numId w:val="18"/>
        </w:numPr>
        <w:shd w:val="clear" w:color="auto" w:fill="FFFFFF"/>
        <w:spacing w:after="75"/>
        <w:ind w:left="0" w:hanging="11"/>
        <w:jc w:val="both"/>
        <w:rPr>
          <w:color w:val="000000"/>
          <w:shd w:val="clear" w:color="auto" w:fill="FFFFFF"/>
        </w:rPr>
      </w:pPr>
      <w:hyperlink r:id="rId10" w:tgtFrame="_blank" w:history="1">
        <w:r w:rsidRPr="00F50C58">
          <w:rPr>
            <w:rStyle w:val="Hyperlink"/>
            <w:color w:val="auto"/>
            <w:u w:val="none"/>
          </w:rPr>
          <w:t>Социология. Учебное пособие </w:t>
        </w:r>
      </w:hyperlink>
      <w:r w:rsidRPr="00F50C58">
        <w:t>//Кузьмина Т.В. 2011, Проспект</w:t>
      </w:r>
      <w:r w:rsidRPr="001571A6">
        <w:t>Режим доступа: http://www.iprbookshop.ru/20962.— ЭБС «IPRbooks», по паролю</w:t>
      </w:r>
    </w:p>
    <w:p w:rsidR="000C3B67" w:rsidRDefault="000C3B67" w:rsidP="0068394B"/>
    <w:p w:rsidR="000C3B67" w:rsidRPr="00DC11F5" w:rsidRDefault="000C3B67"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C3B67" w:rsidRPr="00DC11F5" w:rsidRDefault="000C3B67" w:rsidP="0064396C">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0C3B67" w:rsidRPr="00DC11F5" w:rsidRDefault="000C3B67" w:rsidP="0064396C">
      <w:pPr>
        <w:autoSpaceDE w:val="0"/>
        <w:autoSpaceDN w:val="0"/>
        <w:adjustRightInd w:val="0"/>
        <w:ind w:firstLine="709"/>
        <w:jc w:val="both"/>
      </w:pPr>
      <w:r w:rsidRPr="00DC11F5">
        <w:t>- текущий контроль успеваемости</w:t>
      </w:r>
    </w:p>
    <w:p w:rsidR="000C3B67" w:rsidRPr="00DC11F5" w:rsidRDefault="000C3B67" w:rsidP="0064396C">
      <w:pPr>
        <w:autoSpaceDE w:val="0"/>
        <w:autoSpaceDN w:val="0"/>
        <w:adjustRightInd w:val="0"/>
        <w:ind w:firstLine="709"/>
        <w:jc w:val="both"/>
      </w:pPr>
      <w:r w:rsidRPr="00DC11F5">
        <w:t>- промежуточная аттестация обучающихся по дисциплине</w:t>
      </w:r>
    </w:p>
    <w:p w:rsidR="000C3B67" w:rsidRPr="00DC11F5" w:rsidRDefault="000C3B67" w:rsidP="0064396C">
      <w:pPr>
        <w:autoSpaceDE w:val="0"/>
        <w:autoSpaceDN w:val="0"/>
        <w:adjustRightInd w:val="0"/>
        <w:ind w:firstLine="709"/>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3B67" w:rsidRPr="00DC11F5" w:rsidRDefault="000C3B67" w:rsidP="0064396C">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0C3B67" w:rsidRPr="00DC11F5" w:rsidRDefault="000C3B67" w:rsidP="0064396C">
      <w:pPr>
        <w:autoSpaceDE w:val="0"/>
        <w:autoSpaceDN w:val="0"/>
        <w:adjustRightInd w:val="0"/>
        <w:ind w:firstLine="709"/>
        <w:jc w:val="both"/>
        <w:rPr>
          <w:i/>
          <w:iCs/>
        </w:rPr>
      </w:pPr>
    </w:p>
    <w:p w:rsidR="000C3B67" w:rsidRPr="00DC11F5" w:rsidRDefault="000C3B67"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29"/>
        <w:gridCol w:w="3118"/>
        <w:gridCol w:w="1843"/>
        <w:gridCol w:w="4107"/>
      </w:tblGrid>
      <w:tr w:rsidR="000C3B67" w:rsidRPr="00CC43C3" w:rsidTr="0064396C">
        <w:tc>
          <w:tcPr>
            <w:tcW w:w="429" w:type="dxa"/>
          </w:tcPr>
          <w:p w:rsidR="000C3B67" w:rsidRPr="00CC43C3" w:rsidRDefault="000C3B67" w:rsidP="00804BD9">
            <w:pPr>
              <w:pStyle w:val="ListParagraph"/>
              <w:ind w:left="0"/>
              <w:jc w:val="center"/>
              <w:rPr>
                <w:b/>
                <w:bCs/>
              </w:rPr>
            </w:pPr>
            <w:r w:rsidRPr="00CC43C3">
              <w:rPr>
                <w:b/>
                <w:bCs/>
              </w:rPr>
              <w:t>№ п/п</w:t>
            </w:r>
          </w:p>
        </w:tc>
        <w:tc>
          <w:tcPr>
            <w:tcW w:w="3118" w:type="dxa"/>
          </w:tcPr>
          <w:p w:rsidR="000C3B67" w:rsidRPr="00CC43C3" w:rsidRDefault="000C3B67" w:rsidP="00804BD9">
            <w:pPr>
              <w:pStyle w:val="ListParagraph"/>
              <w:ind w:left="0"/>
              <w:jc w:val="center"/>
              <w:rPr>
                <w:b/>
                <w:bCs/>
              </w:rPr>
            </w:pPr>
            <w:r w:rsidRPr="00CC43C3">
              <w:rPr>
                <w:b/>
                <w:bCs/>
              </w:rPr>
              <w:t>Контролируемые разделы (темы)</w:t>
            </w:r>
          </w:p>
        </w:tc>
        <w:tc>
          <w:tcPr>
            <w:tcW w:w="1843" w:type="dxa"/>
          </w:tcPr>
          <w:p w:rsidR="000C3B67" w:rsidRPr="00CC43C3" w:rsidRDefault="000C3B67" w:rsidP="0064396C">
            <w:pPr>
              <w:pStyle w:val="ListParagraph"/>
              <w:ind w:left="0"/>
              <w:jc w:val="center"/>
              <w:rPr>
                <w:b/>
                <w:bCs/>
              </w:rPr>
            </w:pPr>
            <w:r w:rsidRPr="00CC43C3">
              <w:rPr>
                <w:b/>
                <w:bCs/>
              </w:rPr>
              <w:t>Код контролируемой компетенции</w:t>
            </w:r>
          </w:p>
        </w:tc>
        <w:tc>
          <w:tcPr>
            <w:tcW w:w="4107" w:type="dxa"/>
          </w:tcPr>
          <w:p w:rsidR="000C3B67" w:rsidRPr="00CC43C3" w:rsidRDefault="000C3B67" w:rsidP="00804BD9">
            <w:pPr>
              <w:pStyle w:val="ListParagraph"/>
              <w:ind w:left="0"/>
              <w:rPr>
                <w:b/>
                <w:bCs/>
              </w:rPr>
            </w:pPr>
            <w:r w:rsidRPr="00CC43C3">
              <w:rPr>
                <w:b/>
                <w:bCs/>
              </w:rPr>
              <w:t xml:space="preserve"> Наименование оценочного средства</w:t>
            </w:r>
          </w:p>
        </w:tc>
      </w:tr>
      <w:tr w:rsidR="000C3B67" w:rsidRPr="00DB4F00" w:rsidTr="0064396C">
        <w:trPr>
          <w:trHeight w:val="561"/>
        </w:trPr>
        <w:tc>
          <w:tcPr>
            <w:tcW w:w="429" w:type="dxa"/>
          </w:tcPr>
          <w:p w:rsidR="000C3B67" w:rsidRPr="00773DBC" w:rsidRDefault="000C3B67" w:rsidP="00804BD9">
            <w:pPr>
              <w:pStyle w:val="ListParagraph"/>
              <w:numPr>
                <w:ilvl w:val="0"/>
                <w:numId w:val="5"/>
              </w:numPr>
              <w:ind w:right="305"/>
              <w:contextualSpacing w:val="0"/>
            </w:pPr>
          </w:p>
        </w:tc>
        <w:tc>
          <w:tcPr>
            <w:tcW w:w="3118"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ListParagraph"/>
              <w:ind w:left="0"/>
              <w:jc w:val="center"/>
            </w:pPr>
          </w:p>
        </w:tc>
        <w:tc>
          <w:tcPr>
            <w:tcW w:w="4107" w:type="dxa"/>
          </w:tcPr>
          <w:p w:rsidR="000C3B67" w:rsidRPr="00DB4F00" w:rsidRDefault="000C3B67" w:rsidP="006C7286">
            <w:pPr>
              <w:pStyle w:val="ListParagraph"/>
              <w:ind w:left="0"/>
              <w:jc w:val="both"/>
            </w:pPr>
            <w:r>
              <w:t>Вопросы к занятию</w:t>
            </w:r>
            <w:r w:rsidRPr="00DB4F00">
              <w:t xml:space="preserve">, </w:t>
            </w:r>
            <w:r>
              <w:t>практические задания, доклады</w:t>
            </w:r>
          </w:p>
        </w:tc>
      </w:tr>
      <w:tr w:rsidR="000C3B67" w:rsidRPr="00DB4F00" w:rsidTr="0064396C">
        <w:trPr>
          <w:trHeight w:val="405"/>
        </w:trPr>
        <w:tc>
          <w:tcPr>
            <w:tcW w:w="429" w:type="dxa"/>
          </w:tcPr>
          <w:p w:rsidR="000C3B67" w:rsidRPr="00773DBC" w:rsidRDefault="000C3B67" w:rsidP="00804BD9">
            <w:pPr>
              <w:pStyle w:val="ListParagraph"/>
              <w:numPr>
                <w:ilvl w:val="0"/>
                <w:numId w:val="5"/>
              </w:numPr>
              <w:ind w:right="305"/>
              <w:contextualSpacing w:val="0"/>
            </w:pPr>
          </w:p>
        </w:tc>
        <w:tc>
          <w:tcPr>
            <w:tcW w:w="3118"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ListParagraph"/>
              <w:ind w:left="0"/>
              <w:jc w:val="center"/>
            </w:pPr>
          </w:p>
        </w:tc>
        <w:tc>
          <w:tcPr>
            <w:tcW w:w="4107" w:type="dxa"/>
          </w:tcPr>
          <w:p w:rsidR="000C3B67" w:rsidRPr="00DB4F00" w:rsidRDefault="000C3B67" w:rsidP="00804BD9">
            <w:pPr>
              <w:pStyle w:val="ListParagraph"/>
              <w:ind w:left="0"/>
              <w:jc w:val="both"/>
            </w:pPr>
            <w:r>
              <w:t>Вопросы к занятию</w:t>
            </w:r>
            <w:r w:rsidRPr="00DB4F00">
              <w:t xml:space="preserve">, </w:t>
            </w:r>
            <w:r>
              <w:t>практические задания, доклады.</w:t>
            </w:r>
          </w:p>
        </w:tc>
      </w:tr>
      <w:tr w:rsidR="000C3B67" w:rsidRPr="00DB4F00" w:rsidTr="0064396C">
        <w:tc>
          <w:tcPr>
            <w:tcW w:w="429" w:type="dxa"/>
          </w:tcPr>
          <w:p w:rsidR="000C3B67" w:rsidRPr="00773DBC" w:rsidRDefault="000C3B67" w:rsidP="00804BD9">
            <w:pPr>
              <w:pStyle w:val="ListParagraph"/>
              <w:numPr>
                <w:ilvl w:val="0"/>
                <w:numId w:val="5"/>
              </w:numPr>
              <w:ind w:right="305"/>
              <w:contextualSpacing w:val="0"/>
            </w:pPr>
          </w:p>
        </w:tc>
        <w:tc>
          <w:tcPr>
            <w:tcW w:w="3118"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ListParagraph"/>
              <w:ind w:left="0"/>
              <w:jc w:val="center"/>
            </w:pPr>
          </w:p>
        </w:tc>
        <w:tc>
          <w:tcPr>
            <w:tcW w:w="4107" w:type="dxa"/>
          </w:tcPr>
          <w:p w:rsidR="000C3B67" w:rsidRPr="00DB4F00" w:rsidRDefault="000C3B67" w:rsidP="00804BD9">
            <w:pPr>
              <w:pStyle w:val="ListParagraph"/>
              <w:ind w:left="0"/>
              <w:jc w:val="both"/>
            </w:pPr>
            <w:r>
              <w:t>Вопросы к занятию</w:t>
            </w:r>
            <w:r w:rsidRPr="00DB4F00">
              <w:t xml:space="preserve">, </w:t>
            </w:r>
            <w:r>
              <w:t>практическое задание.</w:t>
            </w:r>
          </w:p>
        </w:tc>
      </w:tr>
      <w:tr w:rsidR="000C3B67" w:rsidRPr="00DB4F00" w:rsidTr="0064396C">
        <w:trPr>
          <w:trHeight w:val="832"/>
        </w:trPr>
        <w:tc>
          <w:tcPr>
            <w:tcW w:w="429" w:type="dxa"/>
          </w:tcPr>
          <w:p w:rsidR="000C3B67" w:rsidRPr="00773DBC" w:rsidRDefault="000C3B67" w:rsidP="00804BD9">
            <w:pPr>
              <w:pStyle w:val="ListParagraph"/>
              <w:numPr>
                <w:ilvl w:val="0"/>
                <w:numId w:val="5"/>
              </w:numPr>
              <w:ind w:right="305"/>
              <w:contextualSpacing w:val="0"/>
            </w:pPr>
          </w:p>
        </w:tc>
        <w:tc>
          <w:tcPr>
            <w:tcW w:w="3118"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843" w:type="dxa"/>
          </w:tcPr>
          <w:p w:rsidR="000C3B67" w:rsidRPr="00773DBC" w:rsidRDefault="000C3B67" w:rsidP="0064396C">
            <w:pPr>
              <w:jc w:val="center"/>
            </w:pPr>
            <w:r w:rsidRPr="00797B91">
              <w:t>УК-5</w:t>
            </w:r>
            <w:r>
              <w:t>, ОПК-2</w:t>
            </w:r>
          </w:p>
        </w:tc>
        <w:tc>
          <w:tcPr>
            <w:tcW w:w="4107" w:type="dxa"/>
          </w:tcPr>
          <w:p w:rsidR="000C3B67" w:rsidRPr="00DB4F00" w:rsidRDefault="000C3B67" w:rsidP="0064396C">
            <w:pPr>
              <w:pStyle w:val="ListParagraph"/>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0C3B67" w:rsidRPr="00DB4F00" w:rsidTr="0064396C">
        <w:tc>
          <w:tcPr>
            <w:tcW w:w="429" w:type="dxa"/>
          </w:tcPr>
          <w:p w:rsidR="000C3B67" w:rsidRPr="00773DBC" w:rsidRDefault="000C3B67" w:rsidP="00804BD9">
            <w:pPr>
              <w:pStyle w:val="ListParagraph"/>
              <w:numPr>
                <w:ilvl w:val="0"/>
                <w:numId w:val="5"/>
              </w:numPr>
              <w:ind w:right="305"/>
              <w:contextualSpacing w:val="0"/>
            </w:pPr>
          </w:p>
        </w:tc>
        <w:tc>
          <w:tcPr>
            <w:tcW w:w="3118"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ListParagraph"/>
              <w:ind w:left="0"/>
              <w:jc w:val="center"/>
            </w:pPr>
          </w:p>
        </w:tc>
        <w:tc>
          <w:tcPr>
            <w:tcW w:w="4107" w:type="dxa"/>
          </w:tcPr>
          <w:p w:rsidR="000C3B67" w:rsidRPr="00DB4F00" w:rsidRDefault="000C3B67" w:rsidP="00804BD9">
            <w:pPr>
              <w:pStyle w:val="ListParagraph"/>
              <w:ind w:left="0"/>
              <w:jc w:val="both"/>
            </w:pPr>
            <w:r>
              <w:t>Вопросы к занятию</w:t>
            </w:r>
            <w:r w:rsidRPr="00DB4F00">
              <w:t>, проблемно-аналитические задания</w:t>
            </w:r>
            <w:r>
              <w:t>, доклады</w:t>
            </w:r>
          </w:p>
        </w:tc>
      </w:tr>
      <w:tr w:rsidR="000C3B67" w:rsidRPr="00DB4F00" w:rsidTr="0064396C">
        <w:tc>
          <w:tcPr>
            <w:tcW w:w="429" w:type="dxa"/>
          </w:tcPr>
          <w:p w:rsidR="000C3B67" w:rsidRPr="00773DBC" w:rsidRDefault="000C3B67" w:rsidP="00804BD9">
            <w:pPr>
              <w:pStyle w:val="ListParagraph"/>
              <w:numPr>
                <w:ilvl w:val="0"/>
                <w:numId w:val="5"/>
              </w:numPr>
              <w:ind w:right="305"/>
              <w:contextualSpacing w:val="0"/>
            </w:pPr>
          </w:p>
        </w:tc>
        <w:tc>
          <w:tcPr>
            <w:tcW w:w="3118"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843" w:type="dxa"/>
          </w:tcPr>
          <w:p w:rsidR="000C3B67" w:rsidRPr="00797B91" w:rsidRDefault="000C3B67" w:rsidP="007901A4">
            <w:pPr>
              <w:jc w:val="center"/>
            </w:pPr>
            <w:r>
              <w:t>УК-3, ОПК-2</w:t>
            </w:r>
          </w:p>
          <w:p w:rsidR="000C3B67" w:rsidRPr="00773DBC" w:rsidRDefault="000C3B67" w:rsidP="007901A4">
            <w:pPr>
              <w:pStyle w:val="ListParagraph"/>
              <w:ind w:left="0"/>
              <w:jc w:val="center"/>
            </w:pPr>
          </w:p>
        </w:tc>
        <w:tc>
          <w:tcPr>
            <w:tcW w:w="4107" w:type="dxa"/>
          </w:tcPr>
          <w:p w:rsidR="000C3B67" w:rsidRPr="00DB4F00" w:rsidRDefault="000C3B67" w:rsidP="00C75F14">
            <w:pPr>
              <w:pStyle w:val="ListParagraph"/>
              <w:ind w:left="0"/>
              <w:jc w:val="both"/>
            </w:pPr>
            <w:r>
              <w:t>Вопросы к занятию</w:t>
            </w:r>
            <w:r w:rsidRPr="00DB4F00">
              <w:t>, проблемно-анали</w:t>
            </w:r>
            <w:r>
              <w:t>тическое задание, доклады</w:t>
            </w:r>
          </w:p>
        </w:tc>
      </w:tr>
      <w:tr w:rsidR="000C3B67" w:rsidRPr="00DB4F00" w:rsidTr="0064396C">
        <w:tc>
          <w:tcPr>
            <w:tcW w:w="429" w:type="dxa"/>
          </w:tcPr>
          <w:p w:rsidR="000C3B67" w:rsidRPr="00773DBC" w:rsidRDefault="000C3B67" w:rsidP="00804BD9">
            <w:pPr>
              <w:pStyle w:val="ListParagraph"/>
              <w:numPr>
                <w:ilvl w:val="0"/>
                <w:numId w:val="5"/>
              </w:numPr>
              <w:ind w:right="305"/>
              <w:contextualSpacing w:val="0"/>
            </w:pPr>
          </w:p>
        </w:tc>
        <w:tc>
          <w:tcPr>
            <w:tcW w:w="3118"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843" w:type="dxa"/>
          </w:tcPr>
          <w:p w:rsidR="000C3B67" w:rsidRPr="00797B91" w:rsidRDefault="000C3B67" w:rsidP="007901A4">
            <w:pPr>
              <w:jc w:val="center"/>
            </w:pPr>
            <w:r w:rsidRPr="00797B91">
              <w:t>УК-5</w:t>
            </w:r>
            <w:r>
              <w:t>, ОПК-2</w:t>
            </w:r>
          </w:p>
          <w:p w:rsidR="000C3B67" w:rsidRPr="00773DBC" w:rsidRDefault="000C3B67" w:rsidP="007901A4">
            <w:pPr>
              <w:pStyle w:val="ListParagraph"/>
              <w:ind w:left="0"/>
              <w:jc w:val="center"/>
            </w:pPr>
          </w:p>
        </w:tc>
        <w:tc>
          <w:tcPr>
            <w:tcW w:w="4107" w:type="dxa"/>
          </w:tcPr>
          <w:p w:rsidR="000C3B67" w:rsidRPr="00DB4F00" w:rsidRDefault="000C3B67" w:rsidP="00804BD9">
            <w:pPr>
              <w:pStyle w:val="ListParagraph"/>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0C3B67" w:rsidRPr="00DB4F00" w:rsidTr="0064396C">
        <w:tc>
          <w:tcPr>
            <w:tcW w:w="429" w:type="dxa"/>
          </w:tcPr>
          <w:p w:rsidR="000C3B67" w:rsidRPr="00773DBC" w:rsidRDefault="000C3B67" w:rsidP="00804BD9">
            <w:pPr>
              <w:pStyle w:val="ListParagraph"/>
              <w:numPr>
                <w:ilvl w:val="0"/>
                <w:numId w:val="5"/>
              </w:numPr>
              <w:ind w:right="305"/>
              <w:contextualSpacing w:val="0"/>
            </w:pPr>
          </w:p>
        </w:tc>
        <w:tc>
          <w:tcPr>
            <w:tcW w:w="3118"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843" w:type="dxa"/>
          </w:tcPr>
          <w:p w:rsidR="000C3B67" w:rsidRPr="00797B91" w:rsidRDefault="000C3B67" w:rsidP="007901A4">
            <w:pPr>
              <w:jc w:val="center"/>
            </w:pPr>
            <w:r w:rsidRPr="00797B91">
              <w:t>УК-5</w:t>
            </w:r>
            <w:r>
              <w:t>, ОПК-2</w:t>
            </w:r>
          </w:p>
          <w:p w:rsidR="000C3B67" w:rsidRDefault="000C3B67" w:rsidP="007901A4">
            <w:pPr>
              <w:pStyle w:val="ListParagraph"/>
              <w:ind w:left="0"/>
              <w:jc w:val="center"/>
            </w:pPr>
          </w:p>
        </w:tc>
        <w:tc>
          <w:tcPr>
            <w:tcW w:w="4107" w:type="dxa"/>
          </w:tcPr>
          <w:p w:rsidR="000C3B67" w:rsidRDefault="000C3B67" w:rsidP="00804BD9">
            <w:pPr>
              <w:pStyle w:val="ListParagraph"/>
              <w:ind w:left="0"/>
              <w:jc w:val="both"/>
            </w:pPr>
            <w:r>
              <w:t>Вопросы к занятию</w:t>
            </w:r>
            <w:r w:rsidRPr="00DB4F00">
              <w:t>, проблемно-аналитические задания</w:t>
            </w:r>
            <w:r>
              <w:t>, доклады</w:t>
            </w:r>
          </w:p>
        </w:tc>
      </w:tr>
      <w:tr w:rsidR="000C3B67" w:rsidRPr="00DB4F00" w:rsidTr="0064396C">
        <w:tc>
          <w:tcPr>
            <w:tcW w:w="429" w:type="dxa"/>
          </w:tcPr>
          <w:p w:rsidR="000C3B67" w:rsidRPr="00773DBC" w:rsidRDefault="000C3B67" w:rsidP="00804BD9">
            <w:pPr>
              <w:pStyle w:val="ListParagraph"/>
              <w:numPr>
                <w:ilvl w:val="0"/>
                <w:numId w:val="5"/>
              </w:numPr>
              <w:ind w:right="305"/>
              <w:contextualSpacing w:val="0"/>
            </w:pPr>
          </w:p>
        </w:tc>
        <w:tc>
          <w:tcPr>
            <w:tcW w:w="3118" w:type="dxa"/>
          </w:tcPr>
          <w:p w:rsidR="000C3B67" w:rsidRPr="006667E1" w:rsidRDefault="000C3B67" w:rsidP="008D3EE7">
            <w:pPr>
              <w:pStyle w:val="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843" w:type="dxa"/>
          </w:tcPr>
          <w:p w:rsidR="000C3B67" w:rsidRPr="00797B91" w:rsidRDefault="000C3B67" w:rsidP="007901A4">
            <w:pPr>
              <w:jc w:val="center"/>
            </w:pPr>
            <w:r>
              <w:t>УК-3, ОПК-2</w:t>
            </w:r>
          </w:p>
          <w:p w:rsidR="000C3B67" w:rsidRDefault="000C3B67" w:rsidP="007901A4">
            <w:pPr>
              <w:jc w:val="center"/>
            </w:pPr>
          </w:p>
        </w:tc>
        <w:tc>
          <w:tcPr>
            <w:tcW w:w="4107" w:type="dxa"/>
          </w:tcPr>
          <w:p w:rsidR="000C3B67" w:rsidRDefault="000C3B67" w:rsidP="00804BD9">
            <w:pPr>
              <w:pStyle w:val="ListParagraph"/>
              <w:ind w:left="0"/>
              <w:jc w:val="both"/>
            </w:pPr>
            <w:r>
              <w:t>Вопросы к занятию</w:t>
            </w:r>
            <w:r w:rsidRPr="00DB4F00">
              <w:t>, проблемно-аналитические задания</w:t>
            </w:r>
            <w:r>
              <w:t>, доклады</w:t>
            </w:r>
          </w:p>
        </w:tc>
      </w:tr>
    </w:tbl>
    <w:p w:rsidR="000C3B67" w:rsidRDefault="000C3B67" w:rsidP="0068394B">
      <w:pPr>
        <w:autoSpaceDE w:val="0"/>
        <w:autoSpaceDN w:val="0"/>
        <w:adjustRightInd w:val="0"/>
        <w:ind w:left="720"/>
        <w:jc w:val="both"/>
        <w:rPr>
          <w:i/>
          <w:iCs/>
        </w:rPr>
      </w:pPr>
    </w:p>
    <w:p w:rsidR="000C3B67" w:rsidRDefault="000C3B67" w:rsidP="0068394B">
      <w:pPr>
        <w:autoSpaceDE w:val="0"/>
        <w:autoSpaceDN w:val="0"/>
        <w:adjustRightInd w:val="0"/>
        <w:ind w:left="720"/>
        <w:jc w:val="both"/>
        <w:rPr>
          <w:i/>
          <w:iCs/>
        </w:rPr>
      </w:pPr>
    </w:p>
    <w:p w:rsidR="000C3B67" w:rsidRDefault="000C3B67" w:rsidP="0068394B">
      <w:pPr>
        <w:autoSpaceDE w:val="0"/>
        <w:autoSpaceDN w:val="0"/>
        <w:adjustRightInd w:val="0"/>
        <w:ind w:left="720"/>
        <w:jc w:val="both"/>
        <w:rPr>
          <w:i/>
          <w:iCs/>
        </w:rPr>
      </w:pPr>
    </w:p>
    <w:p w:rsidR="000C3B67" w:rsidRPr="00DC11F5" w:rsidRDefault="000C3B67" w:rsidP="0068394B">
      <w:pPr>
        <w:autoSpaceDE w:val="0"/>
        <w:autoSpaceDN w:val="0"/>
        <w:adjustRightInd w:val="0"/>
        <w:ind w:left="720"/>
        <w:jc w:val="both"/>
        <w:rPr>
          <w:i/>
          <w:iCs/>
        </w:rPr>
      </w:pPr>
    </w:p>
    <w:p w:rsidR="000C3B67" w:rsidRPr="00DC11F5" w:rsidRDefault="000C3B67"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3B67" w:rsidRDefault="000C3B67" w:rsidP="0068394B">
      <w:pPr>
        <w:autoSpaceDE w:val="0"/>
        <w:autoSpaceDN w:val="0"/>
        <w:adjustRightInd w:val="0"/>
        <w:ind w:left="720"/>
        <w:jc w:val="both"/>
        <w:rPr>
          <w:i/>
          <w:iCs/>
          <w:u w:val="single"/>
        </w:rPr>
      </w:pPr>
    </w:p>
    <w:p w:rsidR="000C3B67" w:rsidRPr="0089502D" w:rsidRDefault="000C3B67"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0C3B67" w:rsidRPr="0089502D" w:rsidRDefault="000C3B67" w:rsidP="008D3EE7">
      <w:pPr>
        <w:autoSpaceDE w:val="0"/>
        <w:autoSpaceDN w:val="0"/>
        <w:adjustRightInd w:val="0"/>
        <w:ind w:left="720"/>
        <w:jc w:val="both"/>
        <w:rPr>
          <w:b/>
          <w:bCs/>
        </w:rPr>
      </w:pPr>
      <w:r w:rsidRPr="0089502D">
        <w:rPr>
          <w:b/>
          <w:bCs/>
        </w:rPr>
        <w:t xml:space="preserve">Вопросы к практическому занятию: </w:t>
      </w:r>
    </w:p>
    <w:p w:rsidR="000C3B67" w:rsidRDefault="000C3B67" w:rsidP="008D3EE7">
      <w:pPr>
        <w:autoSpaceDE w:val="0"/>
        <w:autoSpaceDN w:val="0"/>
        <w:adjustRightInd w:val="0"/>
        <w:ind w:left="720"/>
        <w:jc w:val="both"/>
      </w:pPr>
      <w:r>
        <w:t xml:space="preserve">1. Предмет, объект социологии. </w:t>
      </w:r>
    </w:p>
    <w:p w:rsidR="000C3B67" w:rsidRDefault="000C3B67" w:rsidP="008D3EE7">
      <w:pPr>
        <w:autoSpaceDE w:val="0"/>
        <w:autoSpaceDN w:val="0"/>
        <w:adjustRightInd w:val="0"/>
        <w:ind w:left="720"/>
        <w:jc w:val="both"/>
      </w:pPr>
      <w:r>
        <w:t xml:space="preserve">2. Методы социологии. </w:t>
      </w:r>
    </w:p>
    <w:p w:rsidR="000C3B67" w:rsidRDefault="000C3B67" w:rsidP="008D3EE7">
      <w:pPr>
        <w:autoSpaceDE w:val="0"/>
        <w:autoSpaceDN w:val="0"/>
        <w:adjustRightInd w:val="0"/>
        <w:ind w:left="720"/>
        <w:jc w:val="both"/>
      </w:pPr>
      <w:r>
        <w:t xml:space="preserve">3. Структура социологического знания. </w:t>
      </w:r>
    </w:p>
    <w:p w:rsidR="000C3B67" w:rsidRDefault="000C3B67" w:rsidP="008D3EE7">
      <w:pPr>
        <w:autoSpaceDE w:val="0"/>
        <w:autoSpaceDN w:val="0"/>
        <w:adjustRightInd w:val="0"/>
        <w:ind w:left="720"/>
        <w:jc w:val="both"/>
      </w:pPr>
      <w:r>
        <w:t xml:space="preserve">4. Категории и Законы социологии. </w:t>
      </w:r>
    </w:p>
    <w:p w:rsidR="000C3B67" w:rsidRDefault="000C3B67" w:rsidP="008D3EE7">
      <w:pPr>
        <w:autoSpaceDE w:val="0"/>
        <w:autoSpaceDN w:val="0"/>
        <w:adjustRightInd w:val="0"/>
        <w:ind w:left="720"/>
        <w:jc w:val="both"/>
      </w:pPr>
      <w:r>
        <w:t xml:space="preserve">6. Функции социологии. </w:t>
      </w:r>
    </w:p>
    <w:p w:rsidR="000C3B67" w:rsidRDefault="000C3B67" w:rsidP="008D3EE7">
      <w:pPr>
        <w:autoSpaceDE w:val="0"/>
        <w:autoSpaceDN w:val="0"/>
        <w:adjustRightInd w:val="0"/>
        <w:ind w:left="720"/>
        <w:jc w:val="both"/>
      </w:pPr>
      <w:r>
        <w:t xml:space="preserve">7. Научное и обыденное социологическое знание. </w:t>
      </w:r>
    </w:p>
    <w:p w:rsidR="000C3B67" w:rsidRDefault="000C3B67" w:rsidP="008D3EE7">
      <w:pPr>
        <w:autoSpaceDE w:val="0"/>
        <w:autoSpaceDN w:val="0"/>
        <w:adjustRightInd w:val="0"/>
        <w:ind w:left="720"/>
        <w:jc w:val="both"/>
      </w:pPr>
      <w:r>
        <w:t xml:space="preserve">8. Место социологии в системе социально-гуманитарного знания. </w:t>
      </w:r>
    </w:p>
    <w:p w:rsidR="000C3B67" w:rsidRDefault="000C3B67" w:rsidP="008D3EE7">
      <w:pPr>
        <w:autoSpaceDE w:val="0"/>
        <w:autoSpaceDN w:val="0"/>
        <w:adjustRightInd w:val="0"/>
        <w:ind w:left="720"/>
        <w:jc w:val="both"/>
      </w:pPr>
      <w:r>
        <w:t xml:space="preserve">9. Социология и теория управления. </w:t>
      </w:r>
    </w:p>
    <w:p w:rsidR="000C3B67" w:rsidRDefault="000C3B67" w:rsidP="008D3EE7">
      <w:pPr>
        <w:autoSpaceDE w:val="0"/>
        <w:autoSpaceDN w:val="0"/>
        <w:adjustRightInd w:val="0"/>
        <w:ind w:left="720"/>
        <w:jc w:val="both"/>
      </w:pPr>
    </w:p>
    <w:p w:rsidR="000C3B67" w:rsidRPr="005A2034" w:rsidRDefault="000C3B67" w:rsidP="008D3EE7">
      <w:pPr>
        <w:autoSpaceDE w:val="0"/>
        <w:autoSpaceDN w:val="0"/>
        <w:adjustRightInd w:val="0"/>
        <w:ind w:left="720"/>
        <w:jc w:val="both"/>
        <w:rPr>
          <w:b/>
          <w:bCs/>
        </w:rPr>
      </w:pPr>
      <w:r w:rsidRPr="005A2034">
        <w:rPr>
          <w:b/>
          <w:bCs/>
        </w:rPr>
        <w:t xml:space="preserve">Задания к практическому занятию </w:t>
      </w:r>
    </w:p>
    <w:p w:rsidR="000C3B67" w:rsidRDefault="000C3B67" w:rsidP="008D3EE7">
      <w:pPr>
        <w:autoSpaceDE w:val="0"/>
        <w:autoSpaceDN w:val="0"/>
        <w:adjustRightInd w:val="0"/>
        <w:ind w:left="720"/>
        <w:jc w:val="both"/>
      </w:pPr>
      <w:r>
        <w:t xml:space="preserve">1.Составьте схемы: </w:t>
      </w:r>
    </w:p>
    <w:p w:rsidR="000C3B67" w:rsidRDefault="000C3B67"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0C3B67" w:rsidRDefault="000C3B67"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0C3B67" w:rsidRDefault="000C3B67" w:rsidP="008D3EE7">
      <w:pPr>
        <w:autoSpaceDE w:val="0"/>
        <w:autoSpaceDN w:val="0"/>
        <w:adjustRightInd w:val="0"/>
        <w:ind w:left="720"/>
        <w:jc w:val="both"/>
      </w:pPr>
      <w:r>
        <w:t xml:space="preserve">1. Предмет, объект и метод социологии. </w:t>
      </w:r>
    </w:p>
    <w:p w:rsidR="000C3B67" w:rsidRDefault="000C3B67" w:rsidP="008D3EE7">
      <w:pPr>
        <w:autoSpaceDE w:val="0"/>
        <w:autoSpaceDN w:val="0"/>
        <w:adjustRightInd w:val="0"/>
        <w:ind w:left="720"/>
        <w:jc w:val="both"/>
      </w:pPr>
      <w:r>
        <w:t xml:space="preserve">2.Закон, закономерность. </w:t>
      </w:r>
    </w:p>
    <w:p w:rsidR="000C3B67" w:rsidRDefault="000C3B67" w:rsidP="008D3EE7">
      <w:pPr>
        <w:autoSpaceDE w:val="0"/>
        <w:autoSpaceDN w:val="0"/>
        <w:adjustRightInd w:val="0"/>
        <w:ind w:left="720"/>
        <w:jc w:val="both"/>
      </w:pPr>
      <w:r>
        <w:t xml:space="preserve">3.Концепция. </w:t>
      </w:r>
    </w:p>
    <w:p w:rsidR="000C3B67" w:rsidRDefault="000C3B67" w:rsidP="008D3EE7">
      <w:pPr>
        <w:autoSpaceDE w:val="0"/>
        <w:autoSpaceDN w:val="0"/>
        <w:adjustRightInd w:val="0"/>
        <w:ind w:left="720"/>
        <w:jc w:val="both"/>
      </w:pPr>
      <w:r>
        <w:t xml:space="preserve">4.Теория </w:t>
      </w:r>
    </w:p>
    <w:p w:rsidR="000C3B67" w:rsidRDefault="000C3B67" w:rsidP="008D3EE7">
      <w:pPr>
        <w:autoSpaceDE w:val="0"/>
        <w:autoSpaceDN w:val="0"/>
        <w:adjustRightInd w:val="0"/>
        <w:ind w:left="720"/>
        <w:jc w:val="both"/>
      </w:pPr>
      <w:r>
        <w:t xml:space="preserve">5.Система </w:t>
      </w:r>
    </w:p>
    <w:p w:rsidR="000C3B67" w:rsidRDefault="000C3B67" w:rsidP="008D3EE7">
      <w:pPr>
        <w:autoSpaceDE w:val="0"/>
        <w:autoSpaceDN w:val="0"/>
        <w:adjustRightInd w:val="0"/>
        <w:ind w:left="720"/>
        <w:jc w:val="both"/>
      </w:pPr>
      <w:r>
        <w:t xml:space="preserve">6.Структура </w:t>
      </w:r>
    </w:p>
    <w:p w:rsidR="000C3B67" w:rsidRDefault="000C3B67" w:rsidP="008D3EE7">
      <w:pPr>
        <w:autoSpaceDE w:val="0"/>
        <w:autoSpaceDN w:val="0"/>
        <w:adjustRightInd w:val="0"/>
        <w:ind w:left="720"/>
        <w:jc w:val="both"/>
        <w:rPr>
          <w:b/>
          <w:iCs/>
        </w:rPr>
      </w:pPr>
      <w:r>
        <w:t>7.Функция</w:t>
      </w:r>
    </w:p>
    <w:p w:rsidR="000C3B67" w:rsidRDefault="000C3B67" w:rsidP="008D3EE7">
      <w:pPr>
        <w:autoSpaceDE w:val="0"/>
        <w:autoSpaceDN w:val="0"/>
        <w:adjustRightInd w:val="0"/>
        <w:ind w:left="720"/>
        <w:jc w:val="both"/>
      </w:pPr>
      <w:r w:rsidRPr="00AB4044">
        <w:rPr>
          <w:iCs/>
        </w:rPr>
        <w:t>8</w:t>
      </w:r>
      <w:r w:rsidRPr="00AB4044">
        <w:t>.</w:t>
      </w:r>
      <w:r>
        <w:t xml:space="preserve">Метод </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ind w:firstLine="709"/>
        <w:jc w:val="both"/>
        <w:rPr>
          <w:b/>
          <w:bCs/>
        </w:rPr>
      </w:pPr>
      <w:r w:rsidRPr="003F2DD3">
        <w:rPr>
          <w:b/>
          <w:bCs/>
        </w:rPr>
        <w:t xml:space="preserve">Ответьте на вопросы теста: </w:t>
      </w:r>
    </w:p>
    <w:p w:rsidR="000C3B67" w:rsidRDefault="000C3B67" w:rsidP="008D3EE7">
      <w:pPr>
        <w:autoSpaceDE w:val="0"/>
        <w:autoSpaceDN w:val="0"/>
        <w:adjustRightInd w:val="0"/>
        <w:ind w:firstLine="709"/>
        <w:jc w:val="both"/>
      </w:pPr>
      <w:r>
        <w:t xml:space="preserve">1. Что является объектом социологии? </w:t>
      </w:r>
    </w:p>
    <w:p w:rsidR="000C3B67" w:rsidRDefault="000C3B67" w:rsidP="008D3EE7">
      <w:pPr>
        <w:autoSpaceDE w:val="0"/>
        <w:autoSpaceDN w:val="0"/>
        <w:adjustRightInd w:val="0"/>
        <w:ind w:firstLine="709"/>
        <w:jc w:val="both"/>
      </w:pPr>
      <w:r>
        <w:t xml:space="preserve">1. общество </w:t>
      </w:r>
    </w:p>
    <w:p w:rsidR="000C3B67" w:rsidRDefault="000C3B67" w:rsidP="008D3EE7">
      <w:pPr>
        <w:autoSpaceDE w:val="0"/>
        <w:autoSpaceDN w:val="0"/>
        <w:adjustRightInd w:val="0"/>
        <w:ind w:firstLine="709"/>
        <w:jc w:val="both"/>
      </w:pPr>
      <w:r>
        <w:t xml:space="preserve">2. человек </w:t>
      </w:r>
    </w:p>
    <w:p w:rsidR="000C3B67" w:rsidRDefault="000C3B67" w:rsidP="008D3EE7">
      <w:pPr>
        <w:autoSpaceDE w:val="0"/>
        <w:autoSpaceDN w:val="0"/>
        <w:adjustRightInd w:val="0"/>
        <w:ind w:firstLine="709"/>
        <w:jc w:val="both"/>
      </w:pPr>
      <w:r>
        <w:t xml:space="preserve">3. Государство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2. Что является предметом социологии? </w:t>
      </w:r>
    </w:p>
    <w:p w:rsidR="000C3B67" w:rsidRDefault="000C3B67" w:rsidP="008D3EE7">
      <w:pPr>
        <w:autoSpaceDE w:val="0"/>
        <w:autoSpaceDN w:val="0"/>
        <w:adjustRightInd w:val="0"/>
        <w:ind w:firstLine="709"/>
        <w:jc w:val="both"/>
      </w:pPr>
      <w:r>
        <w:t xml:space="preserve">1. политические отношения </w:t>
      </w:r>
    </w:p>
    <w:p w:rsidR="000C3B67" w:rsidRDefault="000C3B67" w:rsidP="008D3EE7">
      <w:pPr>
        <w:autoSpaceDE w:val="0"/>
        <w:autoSpaceDN w:val="0"/>
        <w:adjustRightInd w:val="0"/>
        <w:ind w:firstLine="709"/>
        <w:jc w:val="both"/>
      </w:pPr>
      <w:r>
        <w:t xml:space="preserve">2. законы развития человеческого сообщества </w:t>
      </w:r>
    </w:p>
    <w:p w:rsidR="000C3B67" w:rsidRDefault="000C3B67" w:rsidP="008D3EE7">
      <w:pPr>
        <w:autoSpaceDE w:val="0"/>
        <w:autoSpaceDN w:val="0"/>
        <w:adjustRightInd w:val="0"/>
        <w:ind w:firstLine="709"/>
        <w:jc w:val="both"/>
      </w:pPr>
      <w:r>
        <w:t xml:space="preserve">3. социальная жизнь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0C3B67" w:rsidRDefault="000C3B67" w:rsidP="008D3EE7">
      <w:pPr>
        <w:autoSpaceDE w:val="0"/>
        <w:autoSpaceDN w:val="0"/>
        <w:adjustRightInd w:val="0"/>
        <w:ind w:firstLine="709"/>
        <w:jc w:val="both"/>
      </w:pPr>
      <w:r>
        <w:t xml:space="preserve">1. масштабный </w:t>
      </w:r>
    </w:p>
    <w:p w:rsidR="000C3B67" w:rsidRDefault="000C3B67" w:rsidP="008D3EE7">
      <w:pPr>
        <w:autoSpaceDE w:val="0"/>
        <w:autoSpaceDN w:val="0"/>
        <w:adjustRightInd w:val="0"/>
        <w:ind w:firstLine="709"/>
        <w:jc w:val="both"/>
      </w:pPr>
      <w:r>
        <w:t xml:space="preserve">2. содержательный </w:t>
      </w:r>
    </w:p>
    <w:p w:rsidR="000C3B67" w:rsidRDefault="000C3B67" w:rsidP="008D3EE7">
      <w:pPr>
        <w:autoSpaceDE w:val="0"/>
        <w:autoSpaceDN w:val="0"/>
        <w:adjustRightInd w:val="0"/>
        <w:ind w:firstLine="709"/>
        <w:jc w:val="both"/>
      </w:pPr>
      <w:r>
        <w:t xml:space="preserve">3. целевой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4. В чем состоит прикладная функция социологии? </w:t>
      </w:r>
    </w:p>
    <w:p w:rsidR="000C3B67" w:rsidRDefault="000C3B67" w:rsidP="008D3EE7">
      <w:pPr>
        <w:autoSpaceDE w:val="0"/>
        <w:autoSpaceDN w:val="0"/>
        <w:adjustRightInd w:val="0"/>
        <w:ind w:firstLine="709"/>
        <w:jc w:val="both"/>
      </w:pPr>
      <w:r>
        <w:t xml:space="preserve">1. обогащение социологической теории </w:t>
      </w:r>
    </w:p>
    <w:p w:rsidR="000C3B67" w:rsidRDefault="000C3B67"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0C3B67" w:rsidRDefault="000C3B67" w:rsidP="008D3EE7">
      <w:pPr>
        <w:autoSpaceDE w:val="0"/>
        <w:autoSpaceDN w:val="0"/>
        <w:adjustRightInd w:val="0"/>
        <w:ind w:firstLine="709"/>
        <w:jc w:val="both"/>
      </w:pPr>
      <w:r>
        <w:t xml:space="preserve">3. создание методологической базы для других наук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5. Как расшифровывается понятие «социальное»? </w:t>
      </w:r>
    </w:p>
    <w:p w:rsidR="000C3B67" w:rsidRDefault="000C3B67" w:rsidP="008D3EE7">
      <w:pPr>
        <w:autoSpaceDE w:val="0"/>
        <w:autoSpaceDN w:val="0"/>
        <w:adjustRightInd w:val="0"/>
        <w:ind w:firstLine="709"/>
        <w:jc w:val="both"/>
      </w:pPr>
      <w:r>
        <w:t xml:space="preserve">1. как относящееся к жизни людей в процессе их взаимоотношений </w:t>
      </w:r>
    </w:p>
    <w:p w:rsidR="000C3B67" w:rsidRDefault="000C3B67" w:rsidP="008D3EE7">
      <w:pPr>
        <w:autoSpaceDE w:val="0"/>
        <w:autoSpaceDN w:val="0"/>
        <w:adjustRightInd w:val="0"/>
        <w:ind w:firstLine="709"/>
        <w:jc w:val="both"/>
      </w:pPr>
      <w:r>
        <w:t xml:space="preserve">2. как деятельность людей вне производства </w:t>
      </w:r>
    </w:p>
    <w:p w:rsidR="000C3B67" w:rsidRDefault="000C3B67" w:rsidP="008D3EE7">
      <w:pPr>
        <w:autoSpaceDE w:val="0"/>
        <w:autoSpaceDN w:val="0"/>
        <w:adjustRightInd w:val="0"/>
        <w:ind w:firstLine="709"/>
        <w:jc w:val="both"/>
      </w:pPr>
      <w:r>
        <w:t xml:space="preserve">3. как отношения людей с природой </w:t>
      </w:r>
    </w:p>
    <w:p w:rsidR="000C3B67" w:rsidRDefault="000C3B67" w:rsidP="008D3EE7">
      <w:pPr>
        <w:autoSpaceDE w:val="0"/>
        <w:autoSpaceDN w:val="0"/>
        <w:adjustRightInd w:val="0"/>
        <w:ind w:firstLine="709"/>
        <w:jc w:val="both"/>
      </w:pPr>
    </w:p>
    <w:p w:rsidR="000C3B67" w:rsidRDefault="000C3B67"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0C3B67" w:rsidRDefault="000C3B67" w:rsidP="008D3EE7">
      <w:pPr>
        <w:autoSpaceDE w:val="0"/>
        <w:autoSpaceDN w:val="0"/>
        <w:adjustRightInd w:val="0"/>
        <w:ind w:firstLine="709"/>
        <w:jc w:val="both"/>
      </w:pPr>
      <w:r>
        <w:t xml:space="preserve">1. прикладная </w:t>
      </w:r>
    </w:p>
    <w:p w:rsidR="000C3B67" w:rsidRDefault="000C3B67" w:rsidP="008D3EE7">
      <w:pPr>
        <w:autoSpaceDE w:val="0"/>
        <w:autoSpaceDN w:val="0"/>
        <w:adjustRightInd w:val="0"/>
        <w:ind w:firstLine="709"/>
        <w:jc w:val="both"/>
      </w:pPr>
      <w:r>
        <w:t xml:space="preserve">2. теоретическая </w:t>
      </w:r>
    </w:p>
    <w:p w:rsidR="000C3B67" w:rsidRDefault="000C3B67" w:rsidP="008D3EE7">
      <w:pPr>
        <w:autoSpaceDE w:val="0"/>
        <w:autoSpaceDN w:val="0"/>
        <w:adjustRightInd w:val="0"/>
        <w:ind w:firstLine="709"/>
        <w:jc w:val="both"/>
      </w:pPr>
      <w:r>
        <w:t>3. макросоциология</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Творческое задание: </w:t>
      </w:r>
    </w:p>
    <w:p w:rsidR="000C3B67" w:rsidRDefault="000C3B67"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0C3B67" w:rsidRPr="003F2DD3" w:rsidRDefault="000C3B67" w:rsidP="008D3EE7">
      <w:pPr>
        <w:autoSpaceDE w:val="0"/>
        <w:autoSpaceDN w:val="0"/>
        <w:adjustRightInd w:val="0"/>
        <w:ind w:firstLine="709"/>
        <w:jc w:val="both"/>
        <w:rPr>
          <w:b/>
          <w:bCs/>
        </w:rPr>
      </w:pPr>
      <w:r w:rsidRPr="003F2DD3">
        <w:rPr>
          <w:b/>
          <w:bCs/>
        </w:rPr>
        <w:t xml:space="preserve">Вопросы для самоконтроля </w:t>
      </w:r>
    </w:p>
    <w:p w:rsidR="000C3B67" w:rsidRDefault="000C3B67" w:rsidP="008D3EE7">
      <w:pPr>
        <w:autoSpaceDE w:val="0"/>
        <w:autoSpaceDN w:val="0"/>
        <w:adjustRightInd w:val="0"/>
        <w:ind w:firstLine="709"/>
        <w:jc w:val="both"/>
      </w:pPr>
      <w:r>
        <w:t xml:space="preserve">1. Объект науки и объект социологии. </w:t>
      </w:r>
    </w:p>
    <w:p w:rsidR="000C3B67" w:rsidRDefault="000C3B67" w:rsidP="008D3EE7">
      <w:pPr>
        <w:autoSpaceDE w:val="0"/>
        <w:autoSpaceDN w:val="0"/>
        <w:adjustRightInd w:val="0"/>
        <w:ind w:firstLine="709"/>
        <w:jc w:val="both"/>
      </w:pPr>
      <w:r>
        <w:t xml:space="preserve">2. Предмет науки и предмет социологии. </w:t>
      </w:r>
    </w:p>
    <w:p w:rsidR="000C3B67" w:rsidRDefault="000C3B67" w:rsidP="008D3EE7">
      <w:pPr>
        <w:autoSpaceDE w:val="0"/>
        <w:autoSpaceDN w:val="0"/>
        <w:adjustRightInd w:val="0"/>
        <w:ind w:firstLine="709"/>
        <w:jc w:val="both"/>
      </w:pPr>
      <w:r>
        <w:t xml:space="preserve">3. Перечислите основные понятия социологии. </w:t>
      </w:r>
    </w:p>
    <w:p w:rsidR="000C3B67" w:rsidRDefault="000C3B67" w:rsidP="008D3EE7">
      <w:pPr>
        <w:autoSpaceDE w:val="0"/>
        <w:autoSpaceDN w:val="0"/>
        <w:adjustRightInd w:val="0"/>
        <w:ind w:firstLine="709"/>
        <w:jc w:val="both"/>
      </w:pPr>
      <w:r>
        <w:t xml:space="preserve">4. Сущность законов социологии. </w:t>
      </w:r>
    </w:p>
    <w:p w:rsidR="000C3B67" w:rsidRDefault="000C3B67" w:rsidP="008D3EE7">
      <w:pPr>
        <w:autoSpaceDE w:val="0"/>
        <w:autoSpaceDN w:val="0"/>
        <w:adjustRightInd w:val="0"/>
        <w:ind w:firstLine="709"/>
        <w:jc w:val="both"/>
      </w:pPr>
      <w:r>
        <w:t xml:space="preserve">5. Научное и обыденное социологическое знание. </w:t>
      </w:r>
    </w:p>
    <w:p w:rsidR="000C3B67" w:rsidRDefault="000C3B67" w:rsidP="008D3EE7">
      <w:pPr>
        <w:autoSpaceDE w:val="0"/>
        <w:autoSpaceDN w:val="0"/>
        <w:adjustRightInd w:val="0"/>
        <w:ind w:firstLine="709"/>
        <w:jc w:val="both"/>
      </w:pPr>
      <w:r>
        <w:t>6.Место социологии в системе общественных наук.</w:t>
      </w:r>
    </w:p>
    <w:p w:rsidR="000C3B67" w:rsidRDefault="000C3B67" w:rsidP="008D3EE7">
      <w:pPr>
        <w:autoSpaceDE w:val="0"/>
        <w:autoSpaceDN w:val="0"/>
        <w:adjustRightInd w:val="0"/>
        <w:jc w:val="both"/>
        <w:rPr>
          <w:b/>
          <w:iCs/>
        </w:rPr>
      </w:pPr>
    </w:p>
    <w:p w:rsidR="000C3B67" w:rsidRPr="005A2034" w:rsidRDefault="000C3B67" w:rsidP="008D3EE7">
      <w:pPr>
        <w:autoSpaceDE w:val="0"/>
        <w:autoSpaceDN w:val="0"/>
        <w:adjustRightInd w:val="0"/>
        <w:jc w:val="both"/>
        <w:rPr>
          <w:b/>
          <w:bCs/>
        </w:rPr>
      </w:pPr>
      <w:r w:rsidRPr="005A2034">
        <w:rPr>
          <w:b/>
          <w:bCs/>
        </w:rPr>
        <w:t xml:space="preserve">Тема 2. Развитие социальной мысли </w:t>
      </w:r>
    </w:p>
    <w:p w:rsidR="000C3B67" w:rsidRPr="005A2034" w:rsidRDefault="000C3B67" w:rsidP="008D3EE7">
      <w:pPr>
        <w:autoSpaceDE w:val="0"/>
        <w:autoSpaceDN w:val="0"/>
        <w:adjustRightInd w:val="0"/>
        <w:jc w:val="both"/>
        <w:rPr>
          <w:b/>
          <w:bCs/>
        </w:rPr>
      </w:pPr>
      <w:r w:rsidRPr="005A2034">
        <w:rPr>
          <w:b/>
          <w:bCs/>
        </w:rPr>
        <w:t xml:space="preserve">Вопросы к практическому занятию: </w:t>
      </w:r>
    </w:p>
    <w:p w:rsidR="000C3B67" w:rsidRDefault="000C3B67" w:rsidP="008D3EE7">
      <w:pPr>
        <w:autoSpaceDE w:val="0"/>
        <w:autoSpaceDN w:val="0"/>
        <w:adjustRightInd w:val="0"/>
        <w:jc w:val="both"/>
      </w:pPr>
      <w:r>
        <w:t xml:space="preserve">1. Социально-философские предпосылки социологии как науки. </w:t>
      </w:r>
    </w:p>
    <w:p w:rsidR="000C3B67" w:rsidRDefault="000C3B67" w:rsidP="008D3EE7">
      <w:pPr>
        <w:autoSpaceDE w:val="0"/>
        <w:autoSpaceDN w:val="0"/>
        <w:adjustRightInd w:val="0"/>
        <w:jc w:val="both"/>
      </w:pPr>
      <w:r>
        <w:t xml:space="preserve">2. Ранние социологическаие теории. </w:t>
      </w:r>
    </w:p>
    <w:p w:rsidR="000C3B67" w:rsidRDefault="000C3B67" w:rsidP="008D3EE7">
      <w:pPr>
        <w:autoSpaceDE w:val="0"/>
        <w:autoSpaceDN w:val="0"/>
        <w:adjustRightInd w:val="0"/>
        <w:jc w:val="both"/>
      </w:pPr>
      <w:r>
        <w:t>3. Социология О.Конта.</w:t>
      </w:r>
    </w:p>
    <w:p w:rsidR="000C3B67" w:rsidRDefault="000C3B67" w:rsidP="008D3EE7">
      <w:pPr>
        <w:autoSpaceDE w:val="0"/>
        <w:autoSpaceDN w:val="0"/>
        <w:adjustRightInd w:val="0"/>
        <w:jc w:val="both"/>
      </w:pPr>
      <w:r>
        <w:t xml:space="preserve">4. Г.Спенсер о развитии общества. </w:t>
      </w:r>
    </w:p>
    <w:p w:rsidR="000C3B67" w:rsidRDefault="000C3B67" w:rsidP="008D3EE7">
      <w:pPr>
        <w:autoSpaceDE w:val="0"/>
        <w:autoSpaceDN w:val="0"/>
        <w:adjustRightInd w:val="0"/>
        <w:jc w:val="both"/>
      </w:pPr>
      <w:r>
        <w:t xml:space="preserve">5. Э.Дюркгейм о проблемах социальной солидарности и структурном функционализме. </w:t>
      </w:r>
    </w:p>
    <w:p w:rsidR="000C3B67" w:rsidRDefault="000C3B67" w:rsidP="008D3EE7">
      <w:pPr>
        <w:autoSpaceDE w:val="0"/>
        <w:autoSpaceDN w:val="0"/>
        <w:adjustRightInd w:val="0"/>
        <w:jc w:val="both"/>
      </w:pPr>
      <w:r>
        <w:t xml:space="preserve">6. М.Вебер о понятии идеального типа, видах социального действия и типах господства. </w:t>
      </w:r>
    </w:p>
    <w:p w:rsidR="000C3B67" w:rsidRDefault="000C3B67" w:rsidP="008D3EE7">
      <w:pPr>
        <w:autoSpaceDE w:val="0"/>
        <w:autoSpaceDN w:val="0"/>
        <w:adjustRightInd w:val="0"/>
        <w:jc w:val="both"/>
      </w:pPr>
      <w:r>
        <w:t xml:space="preserve">7. Социология марксизма. </w:t>
      </w:r>
    </w:p>
    <w:p w:rsidR="000C3B67" w:rsidRDefault="000C3B67" w:rsidP="008D3EE7">
      <w:pPr>
        <w:autoSpaceDE w:val="0"/>
        <w:autoSpaceDN w:val="0"/>
        <w:adjustRightInd w:val="0"/>
        <w:jc w:val="both"/>
      </w:pPr>
      <w:r>
        <w:t xml:space="preserve">8. Русская социологическая мысль. </w:t>
      </w:r>
    </w:p>
    <w:p w:rsidR="000C3B67" w:rsidRDefault="000C3B67" w:rsidP="008D3EE7">
      <w:pPr>
        <w:autoSpaceDE w:val="0"/>
        <w:autoSpaceDN w:val="0"/>
        <w:adjustRightInd w:val="0"/>
        <w:jc w:val="both"/>
      </w:pPr>
      <w:r>
        <w:t xml:space="preserve">9. Социология П.Сорокина. </w:t>
      </w:r>
    </w:p>
    <w:p w:rsidR="000C3B67" w:rsidRDefault="000C3B67" w:rsidP="008D3EE7">
      <w:pPr>
        <w:autoSpaceDE w:val="0"/>
        <w:autoSpaceDN w:val="0"/>
        <w:adjustRightInd w:val="0"/>
        <w:jc w:val="both"/>
      </w:pPr>
      <w:r>
        <w:t xml:space="preserve">10. Сущность и основные идеи современных социологических теорий.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Задания к практическому занятию </w:t>
      </w:r>
    </w:p>
    <w:p w:rsidR="000C3B67" w:rsidRDefault="000C3B67" w:rsidP="008D3EE7">
      <w:pPr>
        <w:autoSpaceDE w:val="0"/>
        <w:autoSpaceDN w:val="0"/>
        <w:adjustRightInd w:val="0"/>
        <w:jc w:val="both"/>
        <w:rPr>
          <w:b/>
          <w:iCs/>
        </w:rPr>
      </w:pPr>
      <w:r w:rsidRPr="00922F98">
        <w:rPr>
          <w:b/>
          <w:iCs/>
        </w:rPr>
        <w:t>Сделать доклад на тему:</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Дарендорфа</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Гиддингса</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w:t>
      </w:r>
      <w:r w:rsidRPr="006D589B">
        <w:rPr>
          <w:rStyle w:val="Strong"/>
          <w:color w:val="424242"/>
          <w:shd w:val="clear" w:color="auto" w:fill="FFFFFF"/>
        </w:rPr>
        <w:t xml:space="preserve"> Дж. Мида и Г. Блумера</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Т.Парсонса</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Хоманса</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 В. Парето</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 Н. Михайловского</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 А.Р. Редклиф-Брауна и Б. Малиновски</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 К. Леви-Стросса</w:t>
      </w:r>
    </w:p>
    <w:p w:rsidR="000C3B67" w:rsidRPr="006D589B" w:rsidRDefault="000C3B67" w:rsidP="008D3EE7">
      <w:pPr>
        <w:pStyle w:val="ListParagraph"/>
        <w:numPr>
          <w:ilvl w:val="1"/>
          <w:numId w:val="18"/>
        </w:numPr>
        <w:tabs>
          <w:tab w:val="left" w:pos="284"/>
        </w:tabs>
        <w:ind w:left="0" w:firstLine="0"/>
        <w:jc w:val="both"/>
        <w:rPr>
          <w:bCs/>
          <w:iCs/>
        </w:rPr>
      </w:pPr>
      <w:r w:rsidRPr="006D589B">
        <w:rPr>
          <w:bCs/>
          <w:iCs/>
        </w:rPr>
        <w:t>Теория Н.Лумана</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Подготовить сообщения по следующим вопросам занятия: </w:t>
      </w:r>
    </w:p>
    <w:p w:rsidR="000C3B67" w:rsidRDefault="000C3B67" w:rsidP="008D3EE7">
      <w:pPr>
        <w:autoSpaceDE w:val="0"/>
        <w:autoSpaceDN w:val="0"/>
        <w:adjustRightInd w:val="0"/>
        <w:jc w:val="both"/>
      </w:pPr>
      <w:r>
        <w:t xml:space="preserve">а). Классические социологические теории. </w:t>
      </w:r>
    </w:p>
    <w:p w:rsidR="000C3B67" w:rsidRDefault="000C3B67" w:rsidP="008D3EE7">
      <w:pPr>
        <w:autoSpaceDE w:val="0"/>
        <w:autoSpaceDN w:val="0"/>
        <w:adjustRightInd w:val="0"/>
        <w:jc w:val="both"/>
      </w:pPr>
      <w:r>
        <w:t xml:space="preserve">б). Принципы социальной теории марксизма. </w:t>
      </w:r>
    </w:p>
    <w:p w:rsidR="000C3B67" w:rsidRDefault="000C3B67" w:rsidP="008D3EE7">
      <w:pPr>
        <w:autoSpaceDE w:val="0"/>
        <w:autoSpaceDN w:val="0"/>
        <w:adjustRightInd w:val="0"/>
        <w:jc w:val="both"/>
      </w:pPr>
      <w:r>
        <w:t xml:space="preserve">в). Русская социологическая мысль. </w:t>
      </w:r>
    </w:p>
    <w:p w:rsidR="000C3B67" w:rsidRDefault="000C3B67"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C3B67" w:rsidRDefault="000C3B67"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C3B67" w:rsidRDefault="000C3B67" w:rsidP="008D3EE7">
      <w:pPr>
        <w:autoSpaceDE w:val="0"/>
        <w:autoSpaceDN w:val="0"/>
        <w:adjustRightInd w:val="0"/>
        <w:ind w:firstLine="709"/>
        <w:jc w:val="both"/>
      </w:pPr>
      <w:r>
        <w:t xml:space="preserve">Заполните таблицу </w:t>
      </w:r>
    </w:p>
    <w:p w:rsidR="000C3B67" w:rsidRDefault="000C3B67" w:rsidP="008D3EE7">
      <w:pPr>
        <w:autoSpaceDE w:val="0"/>
        <w:autoSpaceDN w:val="0"/>
        <w:adjustRightInd w:val="0"/>
        <w:ind w:firstLine="709"/>
        <w:jc w:val="both"/>
      </w:pPr>
      <w:r>
        <w:t xml:space="preserve">Основные понятия </w:t>
      </w:r>
    </w:p>
    <w:p w:rsidR="000C3B67" w:rsidRDefault="000C3B67"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C3B67" w:rsidRDefault="000C3B67"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C3B67" w:rsidRDefault="000C3B67" w:rsidP="008D3EE7">
      <w:pPr>
        <w:autoSpaceDE w:val="0"/>
        <w:autoSpaceDN w:val="0"/>
        <w:adjustRightInd w:val="0"/>
        <w:ind w:firstLine="709"/>
        <w:jc w:val="both"/>
      </w:pPr>
      <w:r>
        <w:t xml:space="preserve">Вопросы для самоконтроля </w:t>
      </w:r>
    </w:p>
    <w:p w:rsidR="000C3B67" w:rsidRDefault="000C3B67" w:rsidP="008D3EE7">
      <w:pPr>
        <w:autoSpaceDE w:val="0"/>
        <w:autoSpaceDN w:val="0"/>
        <w:adjustRightInd w:val="0"/>
        <w:jc w:val="both"/>
      </w:pPr>
      <w:r>
        <w:t>1. Предыстория и социально-философские предпосылки социологии как науки.</w:t>
      </w:r>
    </w:p>
    <w:p w:rsidR="000C3B67" w:rsidRDefault="000C3B67" w:rsidP="008D3EE7">
      <w:pPr>
        <w:autoSpaceDE w:val="0"/>
        <w:autoSpaceDN w:val="0"/>
        <w:adjustRightInd w:val="0"/>
        <w:jc w:val="both"/>
      </w:pPr>
      <w:r>
        <w:t xml:space="preserve">2. Классические социологические теории. </w:t>
      </w:r>
    </w:p>
    <w:p w:rsidR="000C3B67" w:rsidRDefault="000C3B67" w:rsidP="008D3EE7">
      <w:pPr>
        <w:autoSpaceDE w:val="0"/>
        <w:autoSpaceDN w:val="0"/>
        <w:adjustRightInd w:val="0"/>
        <w:jc w:val="both"/>
      </w:pPr>
      <w:r>
        <w:t xml:space="preserve">3. Социальная теория марксизма </w:t>
      </w:r>
    </w:p>
    <w:p w:rsidR="000C3B67" w:rsidRDefault="000C3B67" w:rsidP="008D3EE7">
      <w:pPr>
        <w:autoSpaceDE w:val="0"/>
        <w:autoSpaceDN w:val="0"/>
        <w:adjustRightInd w:val="0"/>
        <w:jc w:val="both"/>
      </w:pPr>
      <w:r>
        <w:t xml:space="preserve">4. Русская социологическая мысль </w:t>
      </w:r>
    </w:p>
    <w:p w:rsidR="000C3B67" w:rsidRDefault="000C3B67" w:rsidP="008D3EE7">
      <w:pPr>
        <w:autoSpaceDE w:val="0"/>
        <w:autoSpaceDN w:val="0"/>
        <w:adjustRightInd w:val="0"/>
        <w:jc w:val="both"/>
        <w:rPr>
          <w:b/>
          <w:iCs/>
        </w:rPr>
      </w:pPr>
      <w:r>
        <w:t>5. Современные социологические теории.</w:t>
      </w:r>
    </w:p>
    <w:p w:rsidR="000C3B67" w:rsidRDefault="000C3B67" w:rsidP="008D3EE7">
      <w:pPr>
        <w:autoSpaceDE w:val="0"/>
        <w:autoSpaceDN w:val="0"/>
        <w:adjustRightInd w:val="0"/>
        <w:jc w:val="both"/>
        <w:rPr>
          <w:b/>
          <w:iCs/>
        </w:rPr>
      </w:pPr>
    </w:p>
    <w:p w:rsidR="000C3B67" w:rsidRPr="006D589B" w:rsidRDefault="000C3B67" w:rsidP="008D3EE7">
      <w:pPr>
        <w:ind w:left="851" w:hanging="142"/>
        <w:jc w:val="both"/>
        <w:rPr>
          <w:b/>
          <w:bCs/>
        </w:rPr>
      </w:pPr>
      <w:r w:rsidRPr="006D589B">
        <w:rPr>
          <w:b/>
          <w:bCs/>
        </w:rPr>
        <w:t xml:space="preserve">Тема 3. Общество как социальная система </w:t>
      </w:r>
    </w:p>
    <w:p w:rsidR="000C3B67" w:rsidRPr="006D589B" w:rsidRDefault="000C3B67" w:rsidP="008D3EE7">
      <w:pPr>
        <w:ind w:left="851" w:hanging="142"/>
        <w:jc w:val="both"/>
        <w:rPr>
          <w:b/>
          <w:bCs/>
        </w:rPr>
      </w:pPr>
      <w:r w:rsidRPr="006D589B">
        <w:rPr>
          <w:b/>
          <w:bCs/>
        </w:rPr>
        <w:t xml:space="preserve">Вопросы к практическому занятию: </w:t>
      </w:r>
    </w:p>
    <w:p w:rsidR="000C3B67" w:rsidRDefault="000C3B67" w:rsidP="008D3EE7">
      <w:pPr>
        <w:jc w:val="both"/>
      </w:pPr>
      <w:r>
        <w:t xml:space="preserve">1. Социологическое познание общества. </w:t>
      </w:r>
    </w:p>
    <w:p w:rsidR="000C3B67" w:rsidRDefault="000C3B67" w:rsidP="008D3EE7">
      <w:pPr>
        <w:jc w:val="both"/>
      </w:pPr>
      <w:r>
        <w:t xml:space="preserve">2. Признаки общества. </w:t>
      </w:r>
    </w:p>
    <w:p w:rsidR="000C3B67" w:rsidRDefault="000C3B67" w:rsidP="008D3EE7">
      <w:pPr>
        <w:jc w:val="both"/>
      </w:pPr>
      <w:r>
        <w:t xml:space="preserve">3. Системный подход к анализу общества. </w:t>
      </w:r>
    </w:p>
    <w:p w:rsidR="000C3B67" w:rsidRDefault="000C3B67" w:rsidP="008D3EE7">
      <w:pPr>
        <w:jc w:val="both"/>
      </w:pPr>
      <w:r>
        <w:t xml:space="preserve">4. Общество как социальная система. </w:t>
      </w:r>
    </w:p>
    <w:p w:rsidR="000C3B67" w:rsidRDefault="000C3B67" w:rsidP="008D3EE7">
      <w:pPr>
        <w:jc w:val="both"/>
      </w:pPr>
      <w:r>
        <w:t xml:space="preserve">5. Понятия «социальная система», «социальные связи», «социальные отношения», «социальное взаимодействие». </w:t>
      </w:r>
    </w:p>
    <w:p w:rsidR="000C3B67" w:rsidRDefault="000C3B67" w:rsidP="008D3EE7">
      <w:pPr>
        <w:jc w:val="both"/>
      </w:pPr>
      <w:r>
        <w:t xml:space="preserve">6. Основные элементы общества. </w:t>
      </w:r>
    </w:p>
    <w:p w:rsidR="000C3B67" w:rsidRDefault="000C3B67" w:rsidP="008D3EE7">
      <w:pPr>
        <w:jc w:val="both"/>
      </w:pPr>
      <w:r>
        <w:t xml:space="preserve">7.Типы социальных систем и уровни социальной реальности. Социальный детерминизм. </w:t>
      </w:r>
    </w:p>
    <w:p w:rsidR="000C3B67" w:rsidRDefault="000C3B67" w:rsidP="008D3EE7">
      <w:pPr>
        <w:jc w:val="both"/>
      </w:pPr>
      <w:r>
        <w:t xml:space="preserve">8.Типология обществ. </w:t>
      </w:r>
    </w:p>
    <w:p w:rsidR="000C3B67" w:rsidRDefault="000C3B67" w:rsidP="008D3EE7">
      <w:pPr>
        <w:ind w:left="851" w:hanging="142"/>
        <w:jc w:val="both"/>
      </w:pPr>
    </w:p>
    <w:p w:rsidR="000C3B67" w:rsidRPr="006D589B" w:rsidRDefault="000C3B67" w:rsidP="008D3EE7">
      <w:pPr>
        <w:ind w:left="851" w:hanging="142"/>
        <w:jc w:val="both"/>
        <w:rPr>
          <w:b/>
          <w:bCs/>
        </w:rPr>
      </w:pPr>
      <w:r w:rsidRPr="006D589B">
        <w:rPr>
          <w:b/>
          <w:bCs/>
        </w:rPr>
        <w:t xml:space="preserve">Задания к практическому занятию </w:t>
      </w:r>
    </w:p>
    <w:p w:rsidR="000C3B67" w:rsidRDefault="000C3B67" w:rsidP="008D3EE7">
      <w:pPr>
        <w:ind w:left="851" w:hanging="142"/>
        <w:jc w:val="both"/>
      </w:pPr>
      <w:r>
        <w:t xml:space="preserve">Проблемно-аналитические задания: </w:t>
      </w:r>
    </w:p>
    <w:p w:rsidR="000C3B67" w:rsidRDefault="000C3B67"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0C3B67" w:rsidRDefault="000C3B67"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0C3B67" w:rsidRDefault="000C3B67"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0C3B67" w:rsidRDefault="000C3B67"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0C3B67" w:rsidRDefault="000C3B67"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0C3B67" w:rsidRDefault="000C3B67"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0C3B67" w:rsidRDefault="000C3B67"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0C3B67" w:rsidRDefault="000C3B67" w:rsidP="008D3EE7">
      <w:pPr>
        <w:ind w:firstLine="709"/>
        <w:jc w:val="both"/>
      </w:pPr>
    </w:p>
    <w:p w:rsidR="000C3B67" w:rsidRPr="003F2DD3" w:rsidRDefault="000C3B67" w:rsidP="008D3EE7">
      <w:pPr>
        <w:ind w:firstLine="709"/>
        <w:jc w:val="both"/>
        <w:rPr>
          <w:b/>
          <w:bCs/>
        </w:rPr>
      </w:pPr>
      <w:r w:rsidRPr="003F2DD3">
        <w:rPr>
          <w:b/>
          <w:bCs/>
        </w:rPr>
        <w:t xml:space="preserve">Вопросы для самоконтроля. </w:t>
      </w:r>
    </w:p>
    <w:p w:rsidR="000C3B67" w:rsidRDefault="000C3B67" w:rsidP="008D3EE7">
      <w:pPr>
        <w:ind w:firstLine="709"/>
        <w:jc w:val="both"/>
      </w:pPr>
      <w:r>
        <w:t xml:space="preserve">1. Общество как социальная система </w:t>
      </w:r>
    </w:p>
    <w:p w:rsidR="000C3B67" w:rsidRDefault="000C3B67" w:rsidP="008D3EE7">
      <w:pPr>
        <w:ind w:firstLine="709"/>
        <w:jc w:val="both"/>
      </w:pPr>
      <w:r>
        <w:t xml:space="preserve">2. Социальные связи </w:t>
      </w:r>
    </w:p>
    <w:p w:rsidR="000C3B67" w:rsidRDefault="000C3B67" w:rsidP="008D3EE7">
      <w:pPr>
        <w:ind w:firstLine="709"/>
        <w:jc w:val="both"/>
      </w:pPr>
      <w:r>
        <w:t xml:space="preserve">3. Виды социальных связей (личностные, социально-групповые, организационные, институциональные). </w:t>
      </w:r>
    </w:p>
    <w:p w:rsidR="000C3B67" w:rsidRDefault="000C3B67" w:rsidP="008D3EE7">
      <w:pPr>
        <w:ind w:firstLine="709"/>
        <w:jc w:val="both"/>
        <w:rPr>
          <w:b/>
          <w:iCs/>
        </w:rPr>
      </w:pPr>
      <w:r>
        <w:t>4. Социальное взаимодействие и социальные отношения.</w:t>
      </w:r>
    </w:p>
    <w:p w:rsidR="000C3B67" w:rsidRDefault="000C3B67" w:rsidP="008D3EE7">
      <w:pPr>
        <w:ind w:left="851" w:hanging="142"/>
        <w:jc w:val="both"/>
        <w:rPr>
          <w:b/>
          <w:iCs/>
        </w:rPr>
      </w:pPr>
    </w:p>
    <w:p w:rsidR="000C3B67" w:rsidRPr="006D589B" w:rsidRDefault="000C3B67" w:rsidP="008D3EE7">
      <w:pPr>
        <w:ind w:left="851" w:hanging="142"/>
        <w:jc w:val="both"/>
        <w:rPr>
          <w:b/>
          <w:bCs/>
        </w:rPr>
      </w:pPr>
      <w:r w:rsidRPr="006D589B">
        <w:rPr>
          <w:b/>
          <w:bCs/>
        </w:rPr>
        <w:t xml:space="preserve">Тема 4. Социальная структура общества </w:t>
      </w:r>
    </w:p>
    <w:p w:rsidR="000C3B67" w:rsidRPr="006D589B" w:rsidRDefault="000C3B67" w:rsidP="008D3EE7">
      <w:pPr>
        <w:ind w:left="851" w:hanging="142"/>
        <w:jc w:val="both"/>
        <w:rPr>
          <w:b/>
          <w:bCs/>
        </w:rPr>
      </w:pPr>
      <w:r w:rsidRPr="006D589B">
        <w:rPr>
          <w:b/>
          <w:bCs/>
        </w:rPr>
        <w:t xml:space="preserve">Вопросы к практическому занятию </w:t>
      </w:r>
    </w:p>
    <w:p w:rsidR="000C3B67" w:rsidRDefault="000C3B67" w:rsidP="008D3EE7">
      <w:pPr>
        <w:ind w:left="851" w:hanging="142"/>
        <w:jc w:val="both"/>
      </w:pPr>
      <w:r>
        <w:t xml:space="preserve">1. Понятие социальной структуры общества. </w:t>
      </w:r>
    </w:p>
    <w:p w:rsidR="000C3B67" w:rsidRDefault="000C3B67" w:rsidP="008D3EE7">
      <w:pPr>
        <w:ind w:left="851" w:hanging="142"/>
        <w:jc w:val="both"/>
      </w:pPr>
      <w:r>
        <w:t xml:space="preserve">2. Основные элементы социальной структуры общества </w:t>
      </w:r>
    </w:p>
    <w:p w:rsidR="000C3B67" w:rsidRDefault="000C3B67" w:rsidP="008D3EE7">
      <w:pPr>
        <w:ind w:left="851" w:hanging="142"/>
        <w:jc w:val="both"/>
      </w:pPr>
      <w:r>
        <w:t xml:space="preserve">3. Социально-классовая структура </w:t>
      </w:r>
    </w:p>
    <w:p w:rsidR="000C3B67" w:rsidRDefault="000C3B67" w:rsidP="008D3EE7">
      <w:pPr>
        <w:ind w:left="851" w:hanging="142"/>
        <w:jc w:val="both"/>
      </w:pPr>
      <w:r>
        <w:t xml:space="preserve">4. Типы социальных структур </w:t>
      </w:r>
    </w:p>
    <w:p w:rsidR="000C3B67" w:rsidRDefault="000C3B67" w:rsidP="008D3EE7">
      <w:pPr>
        <w:ind w:left="851" w:hanging="142"/>
        <w:jc w:val="both"/>
      </w:pPr>
      <w:r>
        <w:t xml:space="preserve">5. Социальная структура российского общества. </w:t>
      </w:r>
    </w:p>
    <w:p w:rsidR="000C3B67" w:rsidRDefault="000C3B67" w:rsidP="008D3EE7">
      <w:pPr>
        <w:ind w:left="851" w:hanging="142"/>
        <w:jc w:val="both"/>
      </w:pPr>
      <w:r>
        <w:t xml:space="preserve">6. Социальные общности и группы </w:t>
      </w:r>
    </w:p>
    <w:p w:rsidR="000C3B67" w:rsidRDefault="000C3B67" w:rsidP="008D3EE7">
      <w:pPr>
        <w:ind w:left="851" w:hanging="142"/>
        <w:jc w:val="both"/>
      </w:pPr>
      <w:r>
        <w:t xml:space="preserve">7. Малая группа, её признаки и методы исследования. </w:t>
      </w:r>
    </w:p>
    <w:p w:rsidR="000C3B67" w:rsidRDefault="000C3B67" w:rsidP="008D3EE7">
      <w:pPr>
        <w:ind w:left="851" w:hanging="142"/>
        <w:jc w:val="both"/>
      </w:pPr>
      <w:r>
        <w:t xml:space="preserve">8. Социальная стратификация, понятие, сущность. </w:t>
      </w:r>
    </w:p>
    <w:p w:rsidR="000C3B67" w:rsidRDefault="000C3B67" w:rsidP="008D3EE7">
      <w:pPr>
        <w:ind w:left="851" w:hanging="142"/>
        <w:jc w:val="both"/>
      </w:pPr>
      <w:r>
        <w:t xml:space="preserve">9. Изменения социальной структуры российского общества. </w:t>
      </w:r>
    </w:p>
    <w:p w:rsidR="000C3B67" w:rsidRDefault="000C3B67" w:rsidP="008D3EE7">
      <w:pPr>
        <w:ind w:left="851" w:hanging="142"/>
        <w:jc w:val="both"/>
      </w:pPr>
    </w:p>
    <w:p w:rsidR="000C3B67" w:rsidRPr="006D589B" w:rsidRDefault="000C3B67" w:rsidP="008D3EE7">
      <w:pPr>
        <w:ind w:left="851" w:hanging="142"/>
        <w:jc w:val="both"/>
        <w:rPr>
          <w:b/>
          <w:bCs/>
        </w:rPr>
      </w:pPr>
      <w:r w:rsidRPr="006D589B">
        <w:rPr>
          <w:b/>
          <w:bCs/>
        </w:rPr>
        <w:t xml:space="preserve">Задания к практическому занятию </w:t>
      </w:r>
    </w:p>
    <w:p w:rsidR="000C3B67" w:rsidRPr="006D589B" w:rsidRDefault="000C3B67" w:rsidP="008D3EE7">
      <w:pPr>
        <w:ind w:left="851" w:hanging="142"/>
        <w:jc w:val="both"/>
        <w:rPr>
          <w:b/>
          <w:bCs/>
        </w:rPr>
      </w:pPr>
      <w:r w:rsidRPr="006D589B">
        <w:rPr>
          <w:b/>
          <w:bCs/>
        </w:rPr>
        <w:t xml:space="preserve">Ситуационные задачи </w:t>
      </w:r>
    </w:p>
    <w:p w:rsidR="000C3B67" w:rsidRDefault="000C3B67"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0C3B67" w:rsidRDefault="000C3B67"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0C3B67" w:rsidRDefault="000C3B67" w:rsidP="008D3EE7">
      <w:pPr>
        <w:ind w:left="851" w:hanging="142"/>
        <w:jc w:val="both"/>
      </w:pPr>
    </w:p>
    <w:p w:rsidR="000C3B67" w:rsidRPr="006D589B" w:rsidRDefault="000C3B67" w:rsidP="008D3EE7">
      <w:pPr>
        <w:ind w:left="851" w:hanging="142"/>
        <w:jc w:val="both"/>
        <w:rPr>
          <w:b/>
          <w:bCs/>
        </w:rPr>
      </w:pPr>
      <w:r w:rsidRPr="006D589B">
        <w:rPr>
          <w:b/>
          <w:bCs/>
        </w:rPr>
        <w:t xml:space="preserve">Проблемно-аналитические задания </w:t>
      </w:r>
    </w:p>
    <w:p w:rsidR="000C3B67" w:rsidRDefault="000C3B67" w:rsidP="008D3EE7">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0C3B67" w:rsidRDefault="000C3B67"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0C3B67" w:rsidRDefault="000C3B67" w:rsidP="008D3EE7">
      <w:pPr>
        <w:ind w:left="851" w:hanging="142"/>
        <w:jc w:val="both"/>
      </w:pPr>
    </w:p>
    <w:p w:rsidR="000C3B67" w:rsidRPr="003F2DD3" w:rsidRDefault="000C3B67" w:rsidP="008D3EE7">
      <w:pPr>
        <w:ind w:left="851" w:hanging="142"/>
        <w:jc w:val="both"/>
        <w:rPr>
          <w:b/>
          <w:bCs/>
        </w:rPr>
      </w:pPr>
      <w:r w:rsidRPr="003F2DD3">
        <w:rPr>
          <w:b/>
          <w:bCs/>
        </w:rPr>
        <w:t xml:space="preserve">Вопросы для самоконтроля: </w:t>
      </w:r>
    </w:p>
    <w:p w:rsidR="000C3B67" w:rsidRDefault="000C3B67" w:rsidP="008D3EE7">
      <w:pPr>
        <w:ind w:left="851" w:hanging="142"/>
        <w:jc w:val="both"/>
      </w:pPr>
      <w:r>
        <w:t xml:space="preserve">1. Из каких элементов складывается социальная структура общества? </w:t>
      </w:r>
    </w:p>
    <w:p w:rsidR="000C3B67" w:rsidRDefault="000C3B67" w:rsidP="008D3EE7">
      <w:pPr>
        <w:ind w:left="851" w:hanging="142"/>
        <w:jc w:val="both"/>
      </w:pPr>
      <w:r>
        <w:t xml:space="preserve">2. Какие виды и группы социальных общностей вы знаете? </w:t>
      </w:r>
    </w:p>
    <w:p w:rsidR="000C3B67" w:rsidRDefault="000C3B67" w:rsidP="008D3EE7">
      <w:pPr>
        <w:ind w:left="851" w:hanging="142"/>
        <w:jc w:val="both"/>
      </w:pPr>
      <w:r>
        <w:t xml:space="preserve">3. Дайте характеристику этнической общности. </w:t>
      </w:r>
    </w:p>
    <w:p w:rsidR="000C3B67" w:rsidRDefault="000C3B67" w:rsidP="008D3EE7">
      <w:pPr>
        <w:ind w:left="851" w:hanging="142"/>
        <w:jc w:val="both"/>
      </w:pPr>
      <w:r>
        <w:t xml:space="preserve">4. Что такое социальная группа? Как можно классифицировать социальные группы? </w:t>
      </w:r>
    </w:p>
    <w:p w:rsidR="000C3B67" w:rsidRDefault="000C3B67" w:rsidP="008D3EE7">
      <w:pPr>
        <w:ind w:left="851" w:hanging="142"/>
        <w:jc w:val="both"/>
      </w:pPr>
      <w:r>
        <w:t xml:space="preserve">5. Что такое малая группа, её признаки и методы исследования. </w:t>
      </w:r>
    </w:p>
    <w:p w:rsidR="000C3B67" w:rsidRPr="002D34C3" w:rsidRDefault="000C3B67" w:rsidP="008D3EE7">
      <w:pPr>
        <w:ind w:left="851" w:hanging="142"/>
        <w:jc w:val="both"/>
        <w:rPr>
          <w:b/>
        </w:rPr>
      </w:pPr>
      <w:r>
        <w:t>6. Какие изменения социальной структуры российского общества произошли в последние десятилетия?</w:t>
      </w:r>
    </w:p>
    <w:p w:rsidR="000C3B67" w:rsidRDefault="000C3B67" w:rsidP="008D3EE7">
      <w:pPr>
        <w:autoSpaceDE w:val="0"/>
        <w:autoSpaceDN w:val="0"/>
        <w:adjustRightInd w:val="0"/>
        <w:ind w:left="720"/>
        <w:jc w:val="both"/>
        <w:rPr>
          <w:b/>
          <w:iCs/>
        </w:rPr>
      </w:pPr>
    </w:p>
    <w:p w:rsidR="000C3B67" w:rsidRPr="006D589B" w:rsidRDefault="000C3B67" w:rsidP="008D3EE7">
      <w:pPr>
        <w:pStyle w:val="ListParagraph"/>
        <w:jc w:val="both"/>
        <w:rPr>
          <w:b/>
          <w:bCs/>
        </w:rPr>
      </w:pPr>
      <w:r w:rsidRPr="006D589B">
        <w:rPr>
          <w:b/>
          <w:bCs/>
        </w:rPr>
        <w:t xml:space="preserve">Тема 5. Социальные институты и социальные организации </w:t>
      </w:r>
    </w:p>
    <w:p w:rsidR="000C3B67" w:rsidRPr="006D589B" w:rsidRDefault="000C3B67" w:rsidP="008D3EE7">
      <w:pPr>
        <w:pStyle w:val="ListParagraph"/>
        <w:jc w:val="both"/>
        <w:rPr>
          <w:b/>
          <w:bCs/>
        </w:rPr>
      </w:pPr>
      <w:r w:rsidRPr="006D589B">
        <w:rPr>
          <w:b/>
          <w:bCs/>
        </w:rPr>
        <w:t xml:space="preserve">Вопросы к практическому занятию </w:t>
      </w:r>
    </w:p>
    <w:p w:rsidR="000C3B67" w:rsidRDefault="000C3B67" w:rsidP="008D3EE7">
      <w:pPr>
        <w:pStyle w:val="ListParagraph"/>
        <w:jc w:val="both"/>
      </w:pPr>
      <w:r>
        <w:t xml:space="preserve">1. Социальный институт: понятие и характерные черты. </w:t>
      </w:r>
    </w:p>
    <w:p w:rsidR="000C3B67" w:rsidRDefault="000C3B67" w:rsidP="008D3EE7">
      <w:pPr>
        <w:pStyle w:val="ListParagraph"/>
        <w:jc w:val="both"/>
      </w:pPr>
      <w:r>
        <w:t xml:space="preserve">2. Учение Г. Спенсера о социальных институтах. </w:t>
      </w:r>
    </w:p>
    <w:p w:rsidR="000C3B67" w:rsidRDefault="000C3B67" w:rsidP="008D3EE7">
      <w:pPr>
        <w:pStyle w:val="ListParagraph"/>
        <w:jc w:val="both"/>
      </w:pPr>
      <w:r>
        <w:t xml:space="preserve">3. Понятие «институализация». </w:t>
      </w:r>
    </w:p>
    <w:p w:rsidR="000C3B67" w:rsidRDefault="000C3B67" w:rsidP="008D3EE7">
      <w:pPr>
        <w:pStyle w:val="ListParagraph"/>
        <w:jc w:val="both"/>
      </w:pPr>
      <w:r>
        <w:t xml:space="preserve">4. Виды социальных институтов. </w:t>
      </w:r>
    </w:p>
    <w:p w:rsidR="000C3B67" w:rsidRDefault="000C3B67" w:rsidP="008D3EE7">
      <w:pPr>
        <w:pStyle w:val="ListParagraph"/>
        <w:jc w:val="both"/>
      </w:pPr>
      <w:r>
        <w:t xml:space="preserve">5. Функции социальных институтов. </w:t>
      </w:r>
    </w:p>
    <w:p w:rsidR="000C3B67" w:rsidRDefault="000C3B67" w:rsidP="008D3EE7">
      <w:pPr>
        <w:pStyle w:val="ListParagraph"/>
        <w:jc w:val="both"/>
      </w:pPr>
      <w:r>
        <w:t xml:space="preserve">6. Понятие «организация», сущность, содержание. </w:t>
      </w:r>
    </w:p>
    <w:p w:rsidR="000C3B67" w:rsidRDefault="000C3B67" w:rsidP="008D3EE7">
      <w:pPr>
        <w:pStyle w:val="ListParagraph"/>
        <w:jc w:val="both"/>
      </w:pPr>
      <w:r>
        <w:t>7. Предмет социологии организаций.</w:t>
      </w:r>
    </w:p>
    <w:p w:rsidR="000C3B67" w:rsidRDefault="000C3B67" w:rsidP="008D3EE7">
      <w:pPr>
        <w:pStyle w:val="ListParagraph"/>
        <w:jc w:val="both"/>
      </w:pPr>
      <w:r>
        <w:t xml:space="preserve">8. Сущность социальной организации. </w:t>
      </w:r>
    </w:p>
    <w:p w:rsidR="000C3B67" w:rsidRDefault="000C3B67" w:rsidP="008D3EE7">
      <w:pPr>
        <w:pStyle w:val="ListParagraph"/>
        <w:jc w:val="both"/>
      </w:pPr>
      <w:r>
        <w:t xml:space="preserve">9. Типология организаций. </w:t>
      </w:r>
    </w:p>
    <w:p w:rsidR="000C3B67" w:rsidRDefault="000C3B67" w:rsidP="008D3EE7">
      <w:pPr>
        <w:pStyle w:val="ListParagraph"/>
        <w:jc w:val="both"/>
      </w:pPr>
    </w:p>
    <w:p w:rsidR="000C3B67" w:rsidRPr="002D5127" w:rsidRDefault="000C3B67" w:rsidP="008D3EE7">
      <w:pPr>
        <w:pStyle w:val="ListParagraph"/>
        <w:jc w:val="both"/>
        <w:rPr>
          <w:b/>
          <w:bCs/>
        </w:rPr>
      </w:pPr>
      <w:r w:rsidRPr="002D5127">
        <w:rPr>
          <w:b/>
          <w:bCs/>
        </w:rPr>
        <w:t xml:space="preserve">Задания к практическому занятию </w:t>
      </w:r>
    </w:p>
    <w:p w:rsidR="000C3B67" w:rsidRPr="002D5127" w:rsidRDefault="000C3B67" w:rsidP="008D3EE7">
      <w:pPr>
        <w:pStyle w:val="ListParagraph"/>
        <w:jc w:val="both"/>
        <w:rPr>
          <w:b/>
          <w:bCs/>
        </w:rPr>
      </w:pPr>
      <w:r w:rsidRPr="002D5127">
        <w:rPr>
          <w:b/>
          <w:bCs/>
        </w:rPr>
        <w:t xml:space="preserve">Ситуационные задачи </w:t>
      </w:r>
    </w:p>
    <w:p w:rsidR="000C3B67" w:rsidRDefault="000C3B67" w:rsidP="008D3EE7">
      <w:pPr>
        <w:pStyle w:val="ListParagraph"/>
        <w:ind w:left="0" w:firstLine="709"/>
        <w:jc w:val="both"/>
      </w:pPr>
      <w:r>
        <w:t xml:space="preserve">1. Какие социальные институты обеспечивают удолетворение следующих основных потребностей общества? </w:t>
      </w:r>
    </w:p>
    <w:p w:rsidR="000C3B67" w:rsidRDefault="000C3B67" w:rsidP="008D3EE7">
      <w:pPr>
        <w:pStyle w:val="ListParagraph"/>
        <w:ind w:left="0" w:firstLine="709"/>
        <w:jc w:val="both"/>
      </w:pPr>
      <w:r>
        <w:t xml:space="preserve">Воспроизводство рода </w:t>
      </w:r>
    </w:p>
    <w:p w:rsidR="000C3B67" w:rsidRDefault="000C3B67" w:rsidP="008D3EE7">
      <w:pPr>
        <w:pStyle w:val="ListParagraph"/>
        <w:ind w:left="0" w:firstLine="709"/>
        <w:jc w:val="both"/>
      </w:pPr>
      <w:r>
        <w:t xml:space="preserve">Безопасность и социальный порядок </w:t>
      </w:r>
    </w:p>
    <w:p w:rsidR="000C3B67" w:rsidRDefault="000C3B67" w:rsidP="008D3EE7">
      <w:pPr>
        <w:pStyle w:val="ListParagraph"/>
        <w:ind w:left="0" w:firstLine="709"/>
        <w:jc w:val="both"/>
      </w:pPr>
      <w:r>
        <w:t xml:space="preserve">Добыча средств существования </w:t>
      </w:r>
    </w:p>
    <w:p w:rsidR="000C3B67" w:rsidRDefault="000C3B67" w:rsidP="008D3EE7">
      <w:pPr>
        <w:pStyle w:val="ListParagraph"/>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0C3B67" w:rsidRDefault="000C3B67" w:rsidP="008D3EE7">
      <w:pPr>
        <w:pStyle w:val="ListParagraph"/>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0C3B67" w:rsidRDefault="000C3B67" w:rsidP="008D3EE7">
      <w:pPr>
        <w:pStyle w:val="ListParagraph"/>
        <w:ind w:left="0" w:firstLine="709"/>
        <w:jc w:val="both"/>
      </w:pPr>
      <w:r>
        <w:sym w:font="Symbol" w:char="F0A7"/>
      </w:r>
      <w:r>
        <w:t xml:space="preserve"> институт прапорщиков; </w:t>
      </w:r>
    </w:p>
    <w:p w:rsidR="000C3B67" w:rsidRDefault="000C3B67" w:rsidP="008D3EE7">
      <w:pPr>
        <w:pStyle w:val="ListParagraph"/>
        <w:ind w:left="0" w:firstLine="709"/>
        <w:jc w:val="both"/>
      </w:pPr>
      <w:r>
        <w:sym w:font="Symbol" w:char="F0A7"/>
      </w:r>
      <w:r>
        <w:t xml:space="preserve"> институт адвокатуры; </w:t>
      </w:r>
    </w:p>
    <w:p w:rsidR="000C3B67" w:rsidRDefault="000C3B67" w:rsidP="008D3EE7">
      <w:pPr>
        <w:pStyle w:val="ListParagraph"/>
        <w:ind w:left="0" w:firstLine="709"/>
        <w:jc w:val="both"/>
      </w:pPr>
      <w:r>
        <w:sym w:font="Symbol" w:char="F0A7"/>
      </w:r>
      <w:r>
        <w:t xml:space="preserve"> институт опекунства; </w:t>
      </w:r>
    </w:p>
    <w:p w:rsidR="000C3B67" w:rsidRDefault="000C3B67" w:rsidP="008D3EE7">
      <w:pPr>
        <w:pStyle w:val="ListParagraph"/>
        <w:ind w:left="0" w:firstLine="709"/>
        <w:jc w:val="both"/>
      </w:pPr>
      <w:r>
        <w:sym w:font="Symbol" w:char="F0A7"/>
      </w:r>
      <w:r>
        <w:t xml:space="preserve"> институт частного образования; </w:t>
      </w:r>
    </w:p>
    <w:p w:rsidR="000C3B67" w:rsidRDefault="000C3B67" w:rsidP="008D3EE7">
      <w:pPr>
        <w:pStyle w:val="ListParagraph"/>
        <w:ind w:left="0" w:firstLine="709"/>
        <w:jc w:val="both"/>
      </w:pPr>
      <w:r>
        <w:sym w:font="Symbol" w:char="F0A7"/>
      </w:r>
      <w:r>
        <w:t xml:space="preserve"> институт гувернерства; </w:t>
      </w:r>
    </w:p>
    <w:p w:rsidR="000C3B67" w:rsidRDefault="000C3B67" w:rsidP="008D3EE7">
      <w:pPr>
        <w:pStyle w:val="ListParagraph"/>
        <w:ind w:left="0" w:firstLine="709"/>
        <w:jc w:val="both"/>
      </w:pPr>
      <w:r>
        <w:sym w:font="Symbol" w:char="F0A7"/>
      </w:r>
      <w:r>
        <w:t xml:space="preserve"> общественного мнения; </w:t>
      </w:r>
    </w:p>
    <w:p w:rsidR="000C3B67" w:rsidRDefault="000C3B67" w:rsidP="008D3EE7">
      <w:pPr>
        <w:pStyle w:val="ListParagraph"/>
        <w:ind w:left="0" w:firstLine="709"/>
        <w:jc w:val="both"/>
      </w:pPr>
      <w:r>
        <w:sym w:font="Symbol" w:char="F0A7"/>
      </w:r>
      <w:r>
        <w:t xml:space="preserve"> мобильной связи. </w:t>
      </w:r>
    </w:p>
    <w:p w:rsidR="000C3B67" w:rsidRDefault="000C3B67" w:rsidP="008D3EE7">
      <w:pPr>
        <w:pStyle w:val="ListParagraph"/>
        <w:ind w:left="0" w:firstLine="709"/>
        <w:jc w:val="both"/>
      </w:pPr>
      <w:r>
        <w:t xml:space="preserve">Свой ответ обоснуйте. </w:t>
      </w:r>
    </w:p>
    <w:p w:rsidR="000C3B67" w:rsidRDefault="000C3B67" w:rsidP="008D3EE7">
      <w:pPr>
        <w:pStyle w:val="ListParagraph"/>
        <w:ind w:left="0" w:firstLine="709"/>
        <w:jc w:val="both"/>
      </w:pPr>
    </w:p>
    <w:p w:rsidR="000C3B67" w:rsidRPr="003F2DD3" w:rsidRDefault="000C3B67" w:rsidP="008D3EE7">
      <w:pPr>
        <w:pStyle w:val="ListParagraph"/>
        <w:ind w:left="0" w:firstLine="709"/>
        <w:jc w:val="both"/>
        <w:rPr>
          <w:b/>
          <w:bCs/>
        </w:rPr>
      </w:pPr>
      <w:r w:rsidRPr="003F2DD3">
        <w:rPr>
          <w:b/>
          <w:bCs/>
        </w:rPr>
        <w:t xml:space="preserve">Проблемно-аналитические задания </w:t>
      </w:r>
    </w:p>
    <w:p w:rsidR="000C3B67" w:rsidRDefault="000C3B67" w:rsidP="008D3EE7">
      <w:pPr>
        <w:pStyle w:val="ListParagraph"/>
        <w:ind w:left="0" w:firstLine="709"/>
        <w:jc w:val="both"/>
      </w:pPr>
      <w:r>
        <w:t xml:space="preserve">1.Проанализируйтекакова роль социальных институтов: </w:t>
      </w:r>
    </w:p>
    <w:p w:rsidR="000C3B67" w:rsidRDefault="000C3B67" w:rsidP="008D3EE7">
      <w:pPr>
        <w:pStyle w:val="ListParagraph"/>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0C3B67" w:rsidRDefault="000C3B67" w:rsidP="008D3EE7">
      <w:pPr>
        <w:pStyle w:val="ListParagraph"/>
        <w:ind w:left="0" w:firstLine="709"/>
        <w:jc w:val="both"/>
      </w:pPr>
      <w:r>
        <w:t xml:space="preserve">2. Проанализируйте роль социальных потребностей в формировании социальных институтов. </w:t>
      </w:r>
    </w:p>
    <w:p w:rsidR="000C3B67" w:rsidRDefault="000C3B67" w:rsidP="008D3EE7">
      <w:pPr>
        <w:pStyle w:val="ListParagraph"/>
        <w:ind w:left="0" w:firstLine="709"/>
        <w:jc w:val="both"/>
      </w:pPr>
      <w:r>
        <w:t xml:space="preserve">1. Составьте схему взаимосвязей и взаимоотношений социальных институтов. </w:t>
      </w:r>
    </w:p>
    <w:p w:rsidR="000C3B67" w:rsidRDefault="000C3B67" w:rsidP="008D3EE7">
      <w:pPr>
        <w:pStyle w:val="ListParagraph"/>
        <w:ind w:left="0" w:firstLine="709"/>
        <w:jc w:val="both"/>
      </w:pPr>
      <w:r>
        <w:t xml:space="preserve">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(например:США и Германии, Японии и Китая, России и Англии и др.). </w:t>
      </w:r>
    </w:p>
    <w:p w:rsidR="000C3B67" w:rsidRDefault="000C3B67" w:rsidP="008D3EE7">
      <w:pPr>
        <w:pStyle w:val="ListParagraph"/>
        <w:jc w:val="both"/>
      </w:pPr>
    </w:p>
    <w:p w:rsidR="000C3B67" w:rsidRPr="003F2DD3" w:rsidRDefault="000C3B67" w:rsidP="008D3EE7">
      <w:pPr>
        <w:pStyle w:val="ListParagraph"/>
        <w:jc w:val="both"/>
        <w:rPr>
          <w:b/>
          <w:bCs/>
        </w:rPr>
      </w:pPr>
      <w:r w:rsidRPr="003F2DD3">
        <w:rPr>
          <w:b/>
          <w:bCs/>
        </w:rPr>
        <w:t xml:space="preserve">Вопросы для самоконтроля: </w:t>
      </w:r>
    </w:p>
    <w:p w:rsidR="000C3B67" w:rsidRDefault="000C3B67" w:rsidP="008D3EE7">
      <w:pPr>
        <w:pStyle w:val="ListParagraph"/>
        <w:jc w:val="both"/>
      </w:pPr>
      <w:r>
        <w:t>1. Общество и социальные институты</w:t>
      </w:r>
    </w:p>
    <w:p w:rsidR="000C3B67" w:rsidRDefault="000C3B67" w:rsidP="008D3EE7">
      <w:pPr>
        <w:pStyle w:val="ListParagraph"/>
        <w:jc w:val="both"/>
      </w:pPr>
      <w:r>
        <w:t xml:space="preserve"> 2. Понятие «институализации». </w:t>
      </w:r>
    </w:p>
    <w:p w:rsidR="000C3B67" w:rsidRDefault="000C3B67" w:rsidP="008D3EE7">
      <w:pPr>
        <w:pStyle w:val="ListParagraph"/>
        <w:jc w:val="both"/>
      </w:pPr>
      <w:r>
        <w:t xml:space="preserve">3. Учение Г. Спенсера о социальных институтах. </w:t>
      </w:r>
    </w:p>
    <w:p w:rsidR="000C3B67" w:rsidRDefault="000C3B67" w:rsidP="008D3EE7">
      <w:pPr>
        <w:pStyle w:val="ListParagraph"/>
        <w:jc w:val="both"/>
      </w:pPr>
      <w:r>
        <w:t xml:space="preserve">4. Функции социальных институтов. </w:t>
      </w:r>
    </w:p>
    <w:p w:rsidR="000C3B67" w:rsidRDefault="000C3B67" w:rsidP="008D3EE7">
      <w:pPr>
        <w:pStyle w:val="ListParagraph"/>
        <w:jc w:val="both"/>
      </w:pPr>
      <w:r>
        <w:t xml:space="preserve">5. Формальные и неформальные структуры социальной организации. </w:t>
      </w:r>
    </w:p>
    <w:p w:rsidR="000C3B67" w:rsidRDefault="000C3B67" w:rsidP="008D3EE7">
      <w:pPr>
        <w:pStyle w:val="ListParagraph"/>
        <w:jc w:val="both"/>
        <w:rPr>
          <w:b/>
          <w:bCs/>
        </w:rPr>
      </w:pPr>
      <w:r>
        <w:t>6. Социоинженерные методы решения социальных проблем и развития социальной</w:t>
      </w:r>
    </w:p>
    <w:p w:rsidR="000C3B67" w:rsidRDefault="000C3B67" w:rsidP="008D3EE7">
      <w:pPr>
        <w:autoSpaceDE w:val="0"/>
        <w:autoSpaceDN w:val="0"/>
        <w:adjustRightInd w:val="0"/>
        <w:ind w:left="720"/>
        <w:jc w:val="both"/>
        <w:rPr>
          <w:b/>
          <w:iCs/>
        </w:rPr>
      </w:pPr>
    </w:p>
    <w:p w:rsidR="000C3B67" w:rsidRPr="002D5127" w:rsidRDefault="000C3B67" w:rsidP="008D3EE7">
      <w:pPr>
        <w:autoSpaceDE w:val="0"/>
        <w:autoSpaceDN w:val="0"/>
        <w:adjustRightInd w:val="0"/>
        <w:ind w:left="720"/>
        <w:jc w:val="both"/>
        <w:rPr>
          <w:b/>
          <w:bCs/>
        </w:rPr>
      </w:pPr>
      <w:r w:rsidRPr="002D5127">
        <w:rPr>
          <w:b/>
          <w:bCs/>
        </w:rPr>
        <w:t xml:space="preserve">Тема 6 .Социология личности </w:t>
      </w:r>
    </w:p>
    <w:p w:rsidR="000C3B67" w:rsidRPr="002D5127" w:rsidRDefault="000C3B67" w:rsidP="008D3EE7">
      <w:pPr>
        <w:autoSpaceDE w:val="0"/>
        <w:autoSpaceDN w:val="0"/>
        <w:adjustRightInd w:val="0"/>
        <w:ind w:left="720"/>
        <w:jc w:val="both"/>
        <w:rPr>
          <w:b/>
          <w:bCs/>
        </w:rPr>
      </w:pPr>
      <w:r w:rsidRPr="002D5127">
        <w:rPr>
          <w:b/>
          <w:bCs/>
        </w:rPr>
        <w:t xml:space="preserve">Вопросы к практическому занятию </w:t>
      </w:r>
    </w:p>
    <w:p w:rsidR="000C3B67" w:rsidRDefault="000C3B67" w:rsidP="008D3EE7">
      <w:pPr>
        <w:autoSpaceDE w:val="0"/>
        <w:autoSpaceDN w:val="0"/>
        <w:adjustRightInd w:val="0"/>
        <w:ind w:left="720"/>
        <w:jc w:val="both"/>
      </w:pPr>
      <w:r>
        <w:t xml:space="preserve">1. Понятия «человек», «индивид», «личность». </w:t>
      </w:r>
    </w:p>
    <w:p w:rsidR="000C3B67" w:rsidRDefault="000C3B67" w:rsidP="008D3EE7">
      <w:pPr>
        <w:autoSpaceDE w:val="0"/>
        <w:autoSpaceDN w:val="0"/>
        <w:adjustRightInd w:val="0"/>
        <w:ind w:left="720"/>
        <w:jc w:val="both"/>
      </w:pPr>
      <w:r>
        <w:t>2. Личность и ее социальные характеристики.</w:t>
      </w:r>
    </w:p>
    <w:p w:rsidR="000C3B67" w:rsidRDefault="000C3B67" w:rsidP="008D3EE7">
      <w:pPr>
        <w:autoSpaceDE w:val="0"/>
        <w:autoSpaceDN w:val="0"/>
        <w:adjustRightInd w:val="0"/>
        <w:ind w:left="720"/>
        <w:jc w:val="both"/>
      </w:pPr>
      <w:r>
        <w:t xml:space="preserve"> 3. Структура личности. </w:t>
      </w:r>
    </w:p>
    <w:p w:rsidR="000C3B67" w:rsidRDefault="000C3B67" w:rsidP="008D3EE7">
      <w:pPr>
        <w:autoSpaceDE w:val="0"/>
        <w:autoSpaceDN w:val="0"/>
        <w:adjustRightInd w:val="0"/>
        <w:ind w:left="720"/>
        <w:jc w:val="both"/>
      </w:pPr>
      <w:r>
        <w:t xml:space="preserve">4. Личность как деятельностный субъект. </w:t>
      </w:r>
    </w:p>
    <w:p w:rsidR="000C3B67" w:rsidRDefault="000C3B67" w:rsidP="008D3EE7">
      <w:pPr>
        <w:autoSpaceDE w:val="0"/>
        <w:autoSpaceDN w:val="0"/>
        <w:adjustRightInd w:val="0"/>
        <w:ind w:left="720"/>
        <w:jc w:val="both"/>
      </w:pPr>
      <w:r>
        <w:t xml:space="preserve">5. Социальный статус и социальная роль </w:t>
      </w:r>
    </w:p>
    <w:p w:rsidR="000C3B67" w:rsidRDefault="000C3B67" w:rsidP="008D3EE7">
      <w:pPr>
        <w:autoSpaceDE w:val="0"/>
        <w:autoSpaceDN w:val="0"/>
        <w:adjustRightInd w:val="0"/>
        <w:ind w:left="720"/>
        <w:jc w:val="both"/>
      </w:pPr>
      <w:r>
        <w:t xml:space="preserve">6. Социализация личности. </w:t>
      </w:r>
    </w:p>
    <w:p w:rsidR="000C3B67" w:rsidRDefault="000C3B67" w:rsidP="008D3EE7">
      <w:pPr>
        <w:autoSpaceDE w:val="0"/>
        <w:autoSpaceDN w:val="0"/>
        <w:adjustRightInd w:val="0"/>
        <w:ind w:left="720"/>
        <w:jc w:val="both"/>
      </w:pPr>
      <w:r>
        <w:t xml:space="preserve">7. Этапы социализации личности. </w:t>
      </w:r>
    </w:p>
    <w:p w:rsidR="000C3B67" w:rsidRDefault="000C3B67" w:rsidP="008D3EE7">
      <w:pPr>
        <w:autoSpaceDE w:val="0"/>
        <w:autoSpaceDN w:val="0"/>
        <w:adjustRightInd w:val="0"/>
        <w:ind w:left="720"/>
        <w:jc w:val="both"/>
      </w:pPr>
      <w:r>
        <w:t xml:space="preserve">8. Понятие девиантного поведения. </w:t>
      </w:r>
    </w:p>
    <w:p w:rsidR="000C3B67" w:rsidRDefault="000C3B67" w:rsidP="008D3EE7">
      <w:pPr>
        <w:autoSpaceDE w:val="0"/>
        <w:autoSpaceDN w:val="0"/>
        <w:adjustRightInd w:val="0"/>
        <w:ind w:left="720"/>
        <w:jc w:val="both"/>
      </w:pPr>
      <w:r>
        <w:t xml:space="preserve">9. Личность и общество. </w:t>
      </w:r>
    </w:p>
    <w:p w:rsidR="000C3B67" w:rsidRDefault="000C3B67" w:rsidP="008D3EE7">
      <w:pPr>
        <w:autoSpaceDE w:val="0"/>
        <w:autoSpaceDN w:val="0"/>
        <w:adjustRightInd w:val="0"/>
        <w:ind w:left="720"/>
        <w:jc w:val="both"/>
      </w:pPr>
      <w:r>
        <w:t xml:space="preserve">10.Историческая личность. </w:t>
      </w:r>
    </w:p>
    <w:p w:rsidR="000C3B67" w:rsidRDefault="000C3B67" w:rsidP="008D3EE7">
      <w:pPr>
        <w:autoSpaceDE w:val="0"/>
        <w:autoSpaceDN w:val="0"/>
        <w:adjustRightInd w:val="0"/>
        <w:ind w:left="720"/>
        <w:jc w:val="both"/>
      </w:pPr>
    </w:p>
    <w:p w:rsidR="000C3B67" w:rsidRPr="002D5127" w:rsidRDefault="000C3B67" w:rsidP="008D3EE7">
      <w:pPr>
        <w:autoSpaceDE w:val="0"/>
        <w:autoSpaceDN w:val="0"/>
        <w:adjustRightInd w:val="0"/>
        <w:ind w:left="720"/>
        <w:jc w:val="both"/>
        <w:rPr>
          <w:b/>
          <w:bCs/>
        </w:rPr>
      </w:pPr>
      <w:r w:rsidRPr="002D5127">
        <w:rPr>
          <w:b/>
          <w:bCs/>
        </w:rPr>
        <w:t xml:space="preserve">Задания к практическому занятию </w:t>
      </w:r>
    </w:p>
    <w:p w:rsidR="000C3B67" w:rsidRPr="002D5127" w:rsidRDefault="000C3B67" w:rsidP="008D3EE7">
      <w:pPr>
        <w:autoSpaceDE w:val="0"/>
        <w:autoSpaceDN w:val="0"/>
        <w:adjustRightInd w:val="0"/>
        <w:ind w:left="720"/>
        <w:jc w:val="both"/>
        <w:rPr>
          <w:b/>
          <w:bCs/>
        </w:rPr>
      </w:pPr>
      <w:r w:rsidRPr="002D5127">
        <w:rPr>
          <w:b/>
          <w:bCs/>
        </w:rPr>
        <w:t xml:space="preserve">Проблемно-аналитические задания </w:t>
      </w:r>
    </w:p>
    <w:p w:rsidR="000C3B67" w:rsidRDefault="000C3B67"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0C3B67" w:rsidRDefault="000C3B67"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0C3B67" w:rsidRDefault="000C3B67" w:rsidP="008D3EE7">
      <w:pPr>
        <w:autoSpaceDE w:val="0"/>
        <w:autoSpaceDN w:val="0"/>
        <w:adjustRightInd w:val="0"/>
        <w:ind w:firstLine="720"/>
        <w:jc w:val="both"/>
        <w:rPr>
          <w:b/>
          <w:bCs/>
        </w:rPr>
      </w:pPr>
    </w:p>
    <w:p w:rsidR="000C3B67" w:rsidRPr="002D5127" w:rsidRDefault="000C3B67" w:rsidP="008D3EE7">
      <w:pPr>
        <w:autoSpaceDE w:val="0"/>
        <w:autoSpaceDN w:val="0"/>
        <w:adjustRightInd w:val="0"/>
        <w:ind w:firstLine="720"/>
        <w:jc w:val="both"/>
        <w:rPr>
          <w:b/>
          <w:bCs/>
        </w:rPr>
      </w:pPr>
      <w:r w:rsidRPr="002D5127">
        <w:rPr>
          <w:b/>
          <w:bCs/>
        </w:rPr>
        <w:t xml:space="preserve">Ситуационные задачи </w:t>
      </w:r>
    </w:p>
    <w:p w:rsidR="000C3B67" w:rsidRDefault="000C3B67"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0C3B67" w:rsidRDefault="000C3B67"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0C3B67" w:rsidRDefault="000C3B67" w:rsidP="008D3EE7">
      <w:pPr>
        <w:autoSpaceDE w:val="0"/>
        <w:autoSpaceDN w:val="0"/>
        <w:adjustRightInd w:val="0"/>
        <w:ind w:firstLine="720"/>
        <w:jc w:val="both"/>
      </w:pPr>
      <w:r>
        <w:t xml:space="preserve">3. Приведите примеры ролевых конфликтов из жизни, кино, литературы. </w:t>
      </w:r>
    </w:p>
    <w:p w:rsidR="000C3B67" w:rsidRDefault="000C3B67" w:rsidP="008D3EE7">
      <w:pPr>
        <w:autoSpaceDE w:val="0"/>
        <w:autoSpaceDN w:val="0"/>
        <w:adjustRightInd w:val="0"/>
        <w:ind w:firstLine="720"/>
        <w:jc w:val="both"/>
      </w:pPr>
      <w:r>
        <w:t xml:space="preserve">4. Какие факторы определяют социальный статус индивида? </w:t>
      </w:r>
    </w:p>
    <w:p w:rsidR="000C3B67" w:rsidRDefault="000C3B67"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0C3B67" w:rsidRDefault="000C3B67"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0C3B67" w:rsidRDefault="000C3B67" w:rsidP="008D3EE7">
      <w:pPr>
        <w:autoSpaceDE w:val="0"/>
        <w:autoSpaceDN w:val="0"/>
        <w:adjustRightInd w:val="0"/>
        <w:ind w:firstLine="720"/>
        <w:jc w:val="both"/>
      </w:pPr>
      <w:r>
        <w:sym w:font="Symbol" w:char="F0A7"/>
      </w:r>
      <w:r>
        <w:t xml:space="preserve"> статус мужа является достигаемым? </w:t>
      </w:r>
    </w:p>
    <w:p w:rsidR="000C3B67" w:rsidRDefault="000C3B67" w:rsidP="008D3EE7">
      <w:pPr>
        <w:autoSpaceDE w:val="0"/>
        <w:autoSpaceDN w:val="0"/>
        <w:adjustRightInd w:val="0"/>
        <w:ind w:firstLine="720"/>
        <w:jc w:val="both"/>
      </w:pPr>
      <w:r>
        <w:sym w:font="Symbol" w:char="F0A7"/>
      </w:r>
      <w:r>
        <w:t xml:space="preserve"> актер – смешанный статус? </w:t>
      </w:r>
    </w:p>
    <w:p w:rsidR="000C3B67" w:rsidRDefault="000C3B67"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0C3B67" w:rsidRDefault="000C3B67" w:rsidP="008D3EE7">
      <w:pPr>
        <w:autoSpaceDE w:val="0"/>
        <w:autoSpaceDN w:val="0"/>
        <w:adjustRightInd w:val="0"/>
        <w:ind w:firstLine="720"/>
        <w:jc w:val="both"/>
      </w:pPr>
      <w:r>
        <w:sym w:font="Symbol" w:char="F0A7"/>
      </w:r>
      <w:r>
        <w:t xml:space="preserve"> мужчина – прирожденный статус? </w:t>
      </w:r>
    </w:p>
    <w:p w:rsidR="000C3B67" w:rsidRDefault="000C3B67" w:rsidP="008D3EE7">
      <w:pPr>
        <w:autoSpaceDE w:val="0"/>
        <w:autoSpaceDN w:val="0"/>
        <w:adjustRightInd w:val="0"/>
        <w:ind w:firstLine="720"/>
        <w:jc w:val="both"/>
      </w:pPr>
      <w:r>
        <w:sym w:font="Symbol" w:char="F0A7"/>
      </w:r>
      <w:r>
        <w:t xml:space="preserve"> русский – приписываемый статус? </w:t>
      </w:r>
    </w:p>
    <w:p w:rsidR="000C3B67" w:rsidRDefault="000C3B67" w:rsidP="008D3EE7">
      <w:pPr>
        <w:autoSpaceDE w:val="0"/>
        <w:autoSpaceDN w:val="0"/>
        <w:adjustRightInd w:val="0"/>
        <w:ind w:firstLine="720"/>
        <w:jc w:val="both"/>
      </w:pPr>
      <w:r>
        <w:sym w:font="Symbol" w:char="F0A7"/>
      </w:r>
      <w:r>
        <w:t>биологическая национальность может быть вытеснена социально приобретенной?</w:t>
      </w:r>
    </w:p>
    <w:p w:rsidR="000C3B67" w:rsidRDefault="000C3B67" w:rsidP="008D3EE7">
      <w:pPr>
        <w:autoSpaceDE w:val="0"/>
        <w:autoSpaceDN w:val="0"/>
        <w:adjustRightInd w:val="0"/>
        <w:ind w:firstLine="720"/>
        <w:jc w:val="both"/>
      </w:pPr>
      <w:r>
        <w:sym w:font="Symbol" w:char="F0A7"/>
      </w:r>
      <w:r>
        <w:t xml:space="preserve"> король – достигаемый статус? </w:t>
      </w:r>
    </w:p>
    <w:p w:rsidR="000C3B67" w:rsidRDefault="000C3B67"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Ресоциализация – это … 4. Первичная социализация – это …5. Модальная личность – это … </w:t>
      </w:r>
    </w:p>
    <w:p w:rsidR="000C3B67" w:rsidRDefault="000C3B67"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0C3B67" w:rsidRDefault="000C3B67"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0C3B67" w:rsidRDefault="000C3B67" w:rsidP="008D3EE7">
      <w:pPr>
        <w:autoSpaceDE w:val="0"/>
        <w:autoSpaceDN w:val="0"/>
        <w:adjustRightInd w:val="0"/>
        <w:ind w:left="720"/>
        <w:jc w:val="both"/>
      </w:pPr>
    </w:p>
    <w:p w:rsidR="000C3B67" w:rsidRPr="003F2DD3" w:rsidRDefault="000C3B67" w:rsidP="008D3EE7">
      <w:pPr>
        <w:autoSpaceDE w:val="0"/>
        <w:autoSpaceDN w:val="0"/>
        <w:adjustRightInd w:val="0"/>
        <w:ind w:left="720"/>
        <w:jc w:val="both"/>
        <w:rPr>
          <w:b/>
          <w:bCs/>
        </w:rPr>
      </w:pPr>
      <w:r w:rsidRPr="003F2DD3">
        <w:rPr>
          <w:b/>
          <w:bCs/>
        </w:rPr>
        <w:t xml:space="preserve">Вопросы для самоконтроля: </w:t>
      </w:r>
    </w:p>
    <w:p w:rsidR="000C3B67" w:rsidRDefault="000C3B67" w:rsidP="008D3EE7">
      <w:pPr>
        <w:autoSpaceDE w:val="0"/>
        <w:autoSpaceDN w:val="0"/>
        <w:adjustRightInd w:val="0"/>
        <w:ind w:left="720"/>
        <w:jc w:val="both"/>
      </w:pPr>
      <w:r>
        <w:t xml:space="preserve">1. Человек. Индивид. Личность. Личность и общество. </w:t>
      </w:r>
    </w:p>
    <w:p w:rsidR="000C3B67" w:rsidRDefault="000C3B67" w:rsidP="008D3EE7">
      <w:pPr>
        <w:autoSpaceDE w:val="0"/>
        <w:autoSpaceDN w:val="0"/>
        <w:adjustRightInd w:val="0"/>
        <w:ind w:left="720"/>
        <w:jc w:val="both"/>
      </w:pPr>
      <w:r>
        <w:t xml:space="preserve">2. Ролевые теории личности. Социальный статус. </w:t>
      </w:r>
    </w:p>
    <w:p w:rsidR="000C3B67" w:rsidRDefault="000C3B67" w:rsidP="008D3EE7">
      <w:pPr>
        <w:autoSpaceDE w:val="0"/>
        <w:autoSpaceDN w:val="0"/>
        <w:adjustRightInd w:val="0"/>
        <w:ind w:left="720"/>
        <w:jc w:val="both"/>
      </w:pPr>
      <w:r>
        <w:t xml:space="preserve">3. Социализация индивида. </w:t>
      </w:r>
    </w:p>
    <w:p w:rsidR="000C3B67" w:rsidRDefault="000C3B67" w:rsidP="008D3EE7">
      <w:pPr>
        <w:autoSpaceDE w:val="0"/>
        <w:autoSpaceDN w:val="0"/>
        <w:adjustRightInd w:val="0"/>
        <w:ind w:left="720"/>
        <w:jc w:val="both"/>
      </w:pPr>
      <w:r>
        <w:t xml:space="preserve">4. Социальная структура и типы личности. </w:t>
      </w:r>
    </w:p>
    <w:p w:rsidR="000C3B67" w:rsidRDefault="000C3B67" w:rsidP="008D3EE7">
      <w:pPr>
        <w:autoSpaceDE w:val="0"/>
        <w:autoSpaceDN w:val="0"/>
        <w:adjustRightInd w:val="0"/>
        <w:ind w:left="720"/>
        <w:jc w:val="both"/>
        <w:rPr>
          <w:b/>
          <w:iCs/>
        </w:rPr>
      </w:pPr>
      <w:r>
        <w:t>5. Девиантное поведение: понятие и виды.</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jc w:val="both"/>
        <w:rPr>
          <w:b/>
          <w:bCs/>
        </w:rPr>
      </w:pPr>
      <w:r w:rsidRPr="003F2DD3">
        <w:rPr>
          <w:b/>
          <w:bCs/>
        </w:rPr>
        <w:t xml:space="preserve">Тема 7. Социология молодежи </w:t>
      </w:r>
    </w:p>
    <w:p w:rsidR="000C3B67" w:rsidRPr="003F2DD3" w:rsidRDefault="000C3B67" w:rsidP="008D3EE7">
      <w:pPr>
        <w:autoSpaceDE w:val="0"/>
        <w:autoSpaceDN w:val="0"/>
        <w:adjustRightInd w:val="0"/>
        <w:jc w:val="both"/>
        <w:rPr>
          <w:b/>
          <w:bCs/>
        </w:rPr>
      </w:pPr>
      <w:r w:rsidRPr="003F2DD3">
        <w:rPr>
          <w:b/>
          <w:bCs/>
        </w:rPr>
        <w:t xml:space="preserve">Вопросы к практическому занятию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Сущность социологии молодежи. </w:t>
      </w:r>
    </w:p>
    <w:p w:rsidR="000C3B67" w:rsidRDefault="000C3B67" w:rsidP="008D3EE7">
      <w:pPr>
        <w:autoSpaceDE w:val="0"/>
        <w:autoSpaceDN w:val="0"/>
        <w:adjustRightInd w:val="0"/>
        <w:jc w:val="both"/>
      </w:pPr>
      <w:r>
        <w:t xml:space="preserve">2. Возрастная стратификация. </w:t>
      </w:r>
    </w:p>
    <w:p w:rsidR="000C3B67" w:rsidRDefault="000C3B67" w:rsidP="008D3EE7">
      <w:pPr>
        <w:autoSpaceDE w:val="0"/>
        <w:autoSpaceDN w:val="0"/>
        <w:adjustRightInd w:val="0"/>
        <w:jc w:val="both"/>
      </w:pPr>
      <w:r>
        <w:t xml:space="preserve">3. Место молодежи в социальной структуре общества. </w:t>
      </w:r>
    </w:p>
    <w:p w:rsidR="000C3B67" w:rsidRDefault="000C3B67" w:rsidP="008D3EE7">
      <w:pPr>
        <w:autoSpaceDE w:val="0"/>
        <w:autoSpaceDN w:val="0"/>
        <w:adjustRightInd w:val="0"/>
        <w:jc w:val="both"/>
      </w:pPr>
      <w:r>
        <w:t xml:space="preserve">4. Студенчество как социальная группа. </w:t>
      </w:r>
    </w:p>
    <w:p w:rsidR="000C3B67" w:rsidRDefault="000C3B67" w:rsidP="008D3EE7">
      <w:pPr>
        <w:autoSpaceDE w:val="0"/>
        <w:autoSpaceDN w:val="0"/>
        <w:adjustRightInd w:val="0"/>
        <w:jc w:val="both"/>
      </w:pPr>
      <w:r>
        <w:t xml:space="preserve">5. Классификация социальных проблем молодежи. </w:t>
      </w:r>
    </w:p>
    <w:p w:rsidR="000C3B67" w:rsidRDefault="000C3B67" w:rsidP="008D3EE7">
      <w:pPr>
        <w:autoSpaceDE w:val="0"/>
        <w:autoSpaceDN w:val="0"/>
        <w:adjustRightInd w:val="0"/>
        <w:jc w:val="both"/>
      </w:pPr>
      <w:r>
        <w:t xml:space="preserve">6. Социализация молодежи в условиях социальной трансформации. </w:t>
      </w:r>
    </w:p>
    <w:p w:rsidR="000C3B67" w:rsidRDefault="000C3B67" w:rsidP="008D3EE7">
      <w:pPr>
        <w:autoSpaceDE w:val="0"/>
        <w:autoSpaceDN w:val="0"/>
        <w:adjustRightInd w:val="0"/>
        <w:jc w:val="both"/>
      </w:pPr>
      <w:r>
        <w:t xml:space="preserve">7. Делинквентное поведение российской молодежи. </w:t>
      </w:r>
    </w:p>
    <w:p w:rsidR="000C3B67" w:rsidRDefault="000C3B67"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0C3B67" w:rsidRDefault="000C3B67" w:rsidP="008D3EE7">
      <w:pPr>
        <w:autoSpaceDE w:val="0"/>
        <w:autoSpaceDN w:val="0"/>
        <w:adjustRightInd w:val="0"/>
        <w:jc w:val="both"/>
      </w:pPr>
      <w:r>
        <w:t xml:space="preserve">9. Молодежь и социальные организации. </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jc w:val="both"/>
        <w:rPr>
          <w:b/>
          <w:bCs/>
        </w:rPr>
      </w:pPr>
      <w:r w:rsidRPr="003F2DD3">
        <w:rPr>
          <w:b/>
          <w:bCs/>
        </w:rPr>
        <w:t xml:space="preserve">Задания к практическому занятию </w:t>
      </w:r>
    </w:p>
    <w:p w:rsidR="000C3B67" w:rsidRDefault="000C3B67" w:rsidP="008D3EE7">
      <w:pPr>
        <w:pStyle w:val="ListParagraph"/>
        <w:numPr>
          <w:ilvl w:val="0"/>
          <w:numId w:val="90"/>
        </w:numPr>
        <w:ind w:left="0" w:firstLine="0"/>
        <w:jc w:val="both"/>
      </w:pPr>
      <w:r>
        <w:t>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w:t>
      </w:r>
    </w:p>
    <w:p w:rsidR="000C3B67" w:rsidRDefault="000C3B67" w:rsidP="008D3EE7">
      <w:pPr>
        <w:pStyle w:val="ListParagraph"/>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дляродителей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0C3B67" w:rsidRDefault="000C3B67" w:rsidP="008D3EE7">
      <w:pPr>
        <w:pStyle w:val="ListParagraph"/>
        <w:ind w:left="0" w:firstLine="709"/>
        <w:jc w:val="both"/>
      </w:pPr>
    </w:p>
    <w:p w:rsidR="000C3B67" w:rsidRPr="003F2DD3" w:rsidRDefault="000C3B67" w:rsidP="008D3EE7">
      <w:pPr>
        <w:pStyle w:val="ListParagraph"/>
        <w:ind w:left="0" w:firstLine="709"/>
        <w:jc w:val="both"/>
        <w:rPr>
          <w:b/>
          <w:bCs/>
        </w:rPr>
      </w:pPr>
      <w:r w:rsidRPr="003F2DD3">
        <w:rPr>
          <w:b/>
          <w:bCs/>
        </w:rPr>
        <w:t xml:space="preserve">Проблемно-аналитические задания </w:t>
      </w:r>
    </w:p>
    <w:p w:rsidR="000C3B67" w:rsidRDefault="000C3B67" w:rsidP="008D3EE7">
      <w:pPr>
        <w:pStyle w:val="ListParagraph"/>
        <w:ind w:left="0"/>
        <w:jc w:val="both"/>
      </w:pPr>
      <w:r>
        <w:t xml:space="preserve">1. Проанализируйте, почему молодежь быстрее адаптируется к изменениям в социальной жизни. </w:t>
      </w:r>
    </w:p>
    <w:p w:rsidR="000C3B67" w:rsidRDefault="000C3B67" w:rsidP="008D3EE7">
      <w:pPr>
        <w:pStyle w:val="ListParagraph"/>
        <w:ind w:left="0"/>
        <w:jc w:val="both"/>
      </w:pPr>
      <w:r>
        <w:t xml:space="preserve">2. Должны ли быть привилегии у молодежи как социальной группы? Если да, то какие? </w:t>
      </w:r>
    </w:p>
    <w:p w:rsidR="000C3B67" w:rsidRDefault="000C3B67" w:rsidP="008D3EE7">
      <w:pPr>
        <w:pStyle w:val="ListParagraph"/>
        <w:ind w:left="0"/>
        <w:jc w:val="both"/>
      </w:pPr>
      <w:r>
        <w:t xml:space="preserve">3. Какой на ваш взгляд должна быть социальная политика государства в отношении молодежи? </w:t>
      </w:r>
    </w:p>
    <w:p w:rsidR="000C3B67" w:rsidRDefault="000C3B67" w:rsidP="008D3EE7">
      <w:pPr>
        <w:pStyle w:val="ListParagraph"/>
        <w:ind w:left="0"/>
        <w:jc w:val="both"/>
      </w:pPr>
      <w:r>
        <w:t xml:space="preserve">4. Проанализируйте роль социальных потребностей в формировании личности молодого человека. </w:t>
      </w:r>
    </w:p>
    <w:p w:rsidR="000C3B67" w:rsidRDefault="000C3B67" w:rsidP="008D3EE7">
      <w:pPr>
        <w:pStyle w:val="ListParagraph"/>
        <w:ind w:left="0" w:firstLine="709"/>
        <w:jc w:val="both"/>
      </w:pPr>
    </w:p>
    <w:p w:rsidR="000C3B67" w:rsidRPr="003F2DD3" w:rsidRDefault="000C3B67" w:rsidP="008D3EE7">
      <w:pPr>
        <w:pStyle w:val="ListParagraph"/>
        <w:ind w:left="0" w:firstLine="709"/>
        <w:jc w:val="both"/>
        <w:rPr>
          <w:b/>
          <w:bCs/>
        </w:rPr>
      </w:pPr>
      <w:r w:rsidRPr="003F2DD3">
        <w:rPr>
          <w:b/>
          <w:bCs/>
        </w:rPr>
        <w:t xml:space="preserve">Ситуационные задачи </w:t>
      </w:r>
    </w:p>
    <w:p w:rsidR="000C3B67" w:rsidRDefault="000C3B67" w:rsidP="008D3EE7">
      <w:pPr>
        <w:pStyle w:val="ListParagraph"/>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0C3B67" w:rsidRDefault="000C3B67" w:rsidP="008D3EE7">
      <w:pPr>
        <w:pStyle w:val="ListParagraph"/>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0C3B67" w:rsidRDefault="000C3B67" w:rsidP="008D3EE7">
      <w:pPr>
        <w:pStyle w:val="ListParagraph"/>
        <w:jc w:val="both"/>
      </w:pPr>
    </w:p>
    <w:p w:rsidR="000C3B67" w:rsidRPr="003F2DD3" w:rsidRDefault="000C3B67" w:rsidP="008D3EE7">
      <w:pPr>
        <w:pStyle w:val="ListParagraph"/>
        <w:jc w:val="both"/>
        <w:rPr>
          <w:b/>
          <w:bCs/>
        </w:rPr>
      </w:pPr>
      <w:r w:rsidRPr="003F2DD3">
        <w:rPr>
          <w:b/>
          <w:bCs/>
        </w:rPr>
        <w:t xml:space="preserve">Вопросы для самоконтроля: </w:t>
      </w:r>
    </w:p>
    <w:p w:rsidR="000C3B67" w:rsidRDefault="000C3B67" w:rsidP="008D3EE7">
      <w:pPr>
        <w:pStyle w:val="ListParagraph"/>
        <w:jc w:val="both"/>
      </w:pPr>
      <w:r>
        <w:t xml:space="preserve">1. Основные проблемы социологии молодежи. </w:t>
      </w:r>
    </w:p>
    <w:p w:rsidR="000C3B67" w:rsidRDefault="000C3B67" w:rsidP="008D3EE7">
      <w:pPr>
        <w:pStyle w:val="ListParagraph"/>
        <w:jc w:val="both"/>
      </w:pPr>
      <w:r>
        <w:t xml:space="preserve">2. Возрастная стратификация молодежи. </w:t>
      </w:r>
    </w:p>
    <w:p w:rsidR="000C3B67" w:rsidRDefault="000C3B67" w:rsidP="008D3EE7">
      <w:pPr>
        <w:pStyle w:val="ListParagraph"/>
        <w:jc w:val="both"/>
      </w:pPr>
      <w:r>
        <w:t xml:space="preserve">3. Классификация социальных проблем молодежи. </w:t>
      </w:r>
    </w:p>
    <w:p w:rsidR="000C3B67" w:rsidRDefault="000C3B67" w:rsidP="008D3EE7">
      <w:pPr>
        <w:pStyle w:val="ListParagraph"/>
        <w:jc w:val="both"/>
      </w:pPr>
      <w:r>
        <w:t xml:space="preserve">4. Социальное развитие молодежи. </w:t>
      </w:r>
    </w:p>
    <w:p w:rsidR="000C3B67" w:rsidRDefault="000C3B67" w:rsidP="008D3EE7">
      <w:pPr>
        <w:pStyle w:val="ListParagraph"/>
        <w:jc w:val="both"/>
      </w:pPr>
      <w:r>
        <w:t xml:space="preserve">5. Социализация молодежи. </w:t>
      </w:r>
    </w:p>
    <w:p w:rsidR="000C3B67" w:rsidRDefault="000C3B67" w:rsidP="008D3EE7">
      <w:pPr>
        <w:pStyle w:val="ListParagraph"/>
        <w:jc w:val="both"/>
      </w:pPr>
      <w:r>
        <w:t>6. Социальный статус молодежи в современном российском обществе.</w:t>
      </w:r>
    </w:p>
    <w:p w:rsidR="000C3B67" w:rsidRDefault="000C3B67" w:rsidP="008D3EE7">
      <w:pPr>
        <w:pStyle w:val="ListParagraph"/>
        <w:jc w:val="both"/>
        <w:rPr>
          <w:b/>
          <w:bCs/>
        </w:rPr>
      </w:pPr>
      <w:r>
        <w:rPr>
          <w:b/>
          <w:bCs/>
        </w:rPr>
        <w:t>Типовые проблемно-аналитические, практические  задания</w:t>
      </w:r>
    </w:p>
    <w:p w:rsidR="000C3B67" w:rsidRPr="003F6599" w:rsidRDefault="000C3B67" w:rsidP="008D3EE7">
      <w:pPr>
        <w:jc w:val="both"/>
      </w:pPr>
    </w:p>
    <w:p w:rsidR="000C3B67" w:rsidRPr="003F2DD3" w:rsidRDefault="000C3B67" w:rsidP="008D3EE7">
      <w:pPr>
        <w:autoSpaceDE w:val="0"/>
        <w:autoSpaceDN w:val="0"/>
        <w:adjustRightInd w:val="0"/>
        <w:jc w:val="both"/>
        <w:rPr>
          <w:b/>
          <w:bCs/>
        </w:rPr>
      </w:pPr>
      <w:r w:rsidRPr="003F2DD3">
        <w:rPr>
          <w:b/>
          <w:bCs/>
        </w:rPr>
        <w:t xml:space="preserve">Тема 8. Социология семьи </w:t>
      </w:r>
    </w:p>
    <w:p w:rsidR="000C3B67" w:rsidRPr="003F2DD3" w:rsidRDefault="000C3B67" w:rsidP="008D3EE7">
      <w:pPr>
        <w:autoSpaceDE w:val="0"/>
        <w:autoSpaceDN w:val="0"/>
        <w:adjustRightInd w:val="0"/>
        <w:jc w:val="both"/>
        <w:rPr>
          <w:b/>
          <w:bCs/>
        </w:rPr>
      </w:pPr>
      <w:r w:rsidRPr="003F2DD3">
        <w:rPr>
          <w:b/>
          <w:bCs/>
        </w:rPr>
        <w:t xml:space="preserve">Вопросы к практическому занятию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Основные теории происхождения семьи и брака. </w:t>
      </w:r>
    </w:p>
    <w:p w:rsidR="000C3B67" w:rsidRDefault="000C3B67" w:rsidP="008D3EE7">
      <w:pPr>
        <w:autoSpaceDE w:val="0"/>
        <w:autoSpaceDN w:val="0"/>
        <w:adjustRightInd w:val="0"/>
        <w:jc w:val="both"/>
      </w:pPr>
      <w:r>
        <w:t xml:space="preserve">2. Типы семьи (традиционная, нетрадиционная, эгалитарная, нуклеарная, расширенная). </w:t>
      </w:r>
    </w:p>
    <w:p w:rsidR="000C3B67" w:rsidRDefault="000C3B67" w:rsidP="008D3EE7">
      <w:pPr>
        <w:autoSpaceDE w:val="0"/>
        <w:autoSpaceDN w:val="0"/>
        <w:adjustRightInd w:val="0"/>
        <w:jc w:val="both"/>
      </w:pPr>
      <w:r>
        <w:t xml:space="preserve">3. Функции семьи. </w:t>
      </w:r>
    </w:p>
    <w:p w:rsidR="000C3B67" w:rsidRDefault="000C3B67" w:rsidP="008D3EE7">
      <w:pPr>
        <w:autoSpaceDE w:val="0"/>
        <w:autoSpaceDN w:val="0"/>
        <w:adjustRightInd w:val="0"/>
        <w:jc w:val="both"/>
      </w:pPr>
      <w:r>
        <w:t xml:space="preserve">4. Семейная социализация </w:t>
      </w:r>
    </w:p>
    <w:p w:rsidR="000C3B67" w:rsidRDefault="000C3B67" w:rsidP="008D3EE7">
      <w:pPr>
        <w:autoSpaceDE w:val="0"/>
        <w:autoSpaceDN w:val="0"/>
        <w:adjustRightInd w:val="0"/>
        <w:jc w:val="both"/>
      </w:pPr>
      <w:r>
        <w:t xml:space="preserve">5. Молодая семья: особенности и проблемы. </w:t>
      </w:r>
    </w:p>
    <w:p w:rsidR="000C3B67" w:rsidRDefault="000C3B67" w:rsidP="008D3EE7">
      <w:pPr>
        <w:autoSpaceDE w:val="0"/>
        <w:autoSpaceDN w:val="0"/>
        <w:adjustRightInd w:val="0"/>
        <w:jc w:val="both"/>
      </w:pPr>
      <w:r>
        <w:t xml:space="preserve">6. Современная нуклеарная семья: трансформация и перспективы. </w:t>
      </w:r>
    </w:p>
    <w:p w:rsidR="000C3B67" w:rsidRDefault="000C3B67" w:rsidP="008D3EE7">
      <w:pPr>
        <w:autoSpaceDE w:val="0"/>
        <w:autoSpaceDN w:val="0"/>
        <w:adjustRightInd w:val="0"/>
        <w:jc w:val="both"/>
      </w:pPr>
      <w:r>
        <w:t xml:space="preserve">7. Социальные последствия развода. </w:t>
      </w:r>
    </w:p>
    <w:p w:rsidR="000C3B67" w:rsidRDefault="000C3B67" w:rsidP="008D3EE7">
      <w:pPr>
        <w:autoSpaceDE w:val="0"/>
        <w:autoSpaceDN w:val="0"/>
        <w:adjustRightInd w:val="0"/>
        <w:jc w:val="both"/>
      </w:pPr>
      <w:r>
        <w:t xml:space="preserve">8.Состояние и перспективы развития семьи. </w:t>
      </w:r>
    </w:p>
    <w:p w:rsidR="000C3B67" w:rsidRDefault="000C3B67" w:rsidP="008D3EE7">
      <w:pPr>
        <w:autoSpaceDE w:val="0"/>
        <w:autoSpaceDN w:val="0"/>
        <w:adjustRightInd w:val="0"/>
        <w:jc w:val="both"/>
      </w:pPr>
      <w:r>
        <w:t xml:space="preserve">9. Государственная семейная политика. </w:t>
      </w:r>
    </w:p>
    <w:p w:rsidR="000C3B67" w:rsidRDefault="000C3B67" w:rsidP="008D3EE7">
      <w:pPr>
        <w:autoSpaceDE w:val="0"/>
        <w:autoSpaceDN w:val="0"/>
        <w:adjustRightInd w:val="0"/>
        <w:jc w:val="both"/>
      </w:pPr>
      <w:r>
        <w:t xml:space="preserve">10. Демографическая ситуация в современной России. </w:t>
      </w:r>
    </w:p>
    <w:p w:rsidR="000C3B67" w:rsidRDefault="000C3B67" w:rsidP="008D3EE7">
      <w:pPr>
        <w:autoSpaceDE w:val="0"/>
        <w:autoSpaceDN w:val="0"/>
        <w:adjustRightInd w:val="0"/>
        <w:jc w:val="both"/>
      </w:pPr>
    </w:p>
    <w:p w:rsidR="000C3B67" w:rsidRPr="003F2DD3" w:rsidRDefault="000C3B67" w:rsidP="008D3EE7">
      <w:pPr>
        <w:autoSpaceDE w:val="0"/>
        <w:autoSpaceDN w:val="0"/>
        <w:adjustRightInd w:val="0"/>
        <w:jc w:val="both"/>
        <w:rPr>
          <w:b/>
          <w:bCs/>
        </w:rPr>
      </w:pPr>
      <w:r w:rsidRPr="003F2DD3">
        <w:rPr>
          <w:b/>
          <w:bCs/>
        </w:rPr>
        <w:t xml:space="preserve">Задания к практическому занятию </w:t>
      </w:r>
    </w:p>
    <w:p w:rsidR="000C3B67" w:rsidRDefault="000C3B67" w:rsidP="008D3EE7">
      <w:pPr>
        <w:autoSpaceDE w:val="0"/>
        <w:autoSpaceDN w:val="0"/>
        <w:adjustRightInd w:val="0"/>
        <w:jc w:val="both"/>
      </w:pPr>
      <w:r>
        <w:t xml:space="preserve">1. Укажите соответствие между понятиями и их определениями. </w:t>
      </w:r>
    </w:p>
    <w:p w:rsidR="000C3B67" w:rsidRDefault="000C3B67" w:rsidP="008D3EE7">
      <w:pPr>
        <w:autoSpaceDE w:val="0"/>
        <w:autoSpaceDN w:val="0"/>
        <w:adjustRightInd w:val="0"/>
        <w:ind w:firstLine="709"/>
        <w:jc w:val="both"/>
      </w:pPr>
      <w:r>
        <w:t xml:space="preserve">Понятия: 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 </w:t>
      </w:r>
    </w:p>
    <w:p w:rsidR="000C3B67" w:rsidRDefault="000C3B67"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0C3B67" w:rsidRDefault="000C3B67" w:rsidP="008D3EE7">
      <w:pPr>
        <w:autoSpaceDE w:val="0"/>
        <w:autoSpaceDN w:val="0"/>
        <w:adjustRightInd w:val="0"/>
        <w:ind w:firstLine="709"/>
        <w:jc w:val="both"/>
      </w:pPr>
      <w:r>
        <w:t xml:space="preserve">Как вы понимаете выражение: «Семья - ячейка общества»? </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Проблемно-аналитические задания </w:t>
      </w:r>
    </w:p>
    <w:p w:rsidR="000C3B67" w:rsidRDefault="000C3B67"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0C3B67" w:rsidRDefault="000C3B67"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0C3B67" w:rsidRDefault="000C3B67"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0C3B67" w:rsidRDefault="000C3B67"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0C3B67" w:rsidRDefault="000C3B67"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0C3B67" w:rsidRDefault="000C3B67"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Ситуационные задачи </w:t>
      </w:r>
    </w:p>
    <w:p w:rsidR="000C3B67" w:rsidRDefault="000C3B67"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0C3B67" w:rsidRDefault="000C3B67" w:rsidP="008D3EE7">
      <w:pPr>
        <w:autoSpaceDE w:val="0"/>
        <w:autoSpaceDN w:val="0"/>
        <w:adjustRightInd w:val="0"/>
        <w:ind w:firstLine="709"/>
        <w:jc w:val="both"/>
      </w:pPr>
    </w:p>
    <w:p w:rsidR="000C3B67" w:rsidRPr="003F2DD3" w:rsidRDefault="000C3B67" w:rsidP="008D3EE7">
      <w:pPr>
        <w:autoSpaceDE w:val="0"/>
        <w:autoSpaceDN w:val="0"/>
        <w:adjustRightInd w:val="0"/>
        <w:ind w:firstLine="709"/>
        <w:jc w:val="both"/>
        <w:rPr>
          <w:b/>
          <w:bCs/>
        </w:rPr>
      </w:pPr>
      <w:r w:rsidRPr="003F2DD3">
        <w:rPr>
          <w:b/>
          <w:bCs/>
        </w:rPr>
        <w:t xml:space="preserve">Вопросы для самоконтроля: </w:t>
      </w:r>
    </w:p>
    <w:p w:rsidR="000C3B67" w:rsidRDefault="000C3B67" w:rsidP="008D3EE7">
      <w:pPr>
        <w:autoSpaceDE w:val="0"/>
        <w:autoSpaceDN w:val="0"/>
        <w:adjustRightInd w:val="0"/>
        <w:ind w:firstLine="709"/>
        <w:jc w:val="both"/>
      </w:pPr>
      <w:r>
        <w:t xml:space="preserve">1. Семья как социальный институт. </w:t>
      </w:r>
    </w:p>
    <w:p w:rsidR="000C3B67" w:rsidRDefault="000C3B67" w:rsidP="008D3EE7">
      <w:pPr>
        <w:autoSpaceDE w:val="0"/>
        <w:autoSpaceDN w:val="0"/>
        <w:adjustRightInd w:val="0"/>
        <w:ind w:firstLine="709"/>
        <w:jc w:val="both"/>
      </w:pPr>
      <w:r>
        <w:t xml:space="preserve">2. Социальные функции семьи. </w:t>
      </w:r>
    </w:p>
    <w:p w:rsidR="000C3B67" w:rsidRDefault="000C3B67" w:rsidP="008D3EE7">
      <w:pPr>
        <w:autoSpaceDE w:val="0"/>
        <w:autoSpaceDN w:val="0"/>
        <w:adjustRightInd w:val="0"/>
        <w:ind w:firstLine="709"/>
        <w:jc w:val="both"/>
      </w:pPr>
      <w:r>
        <w:t xml:space="preserve">3. Молодая семья: особенности и проблемы. </w:t>
      </w:r>
    </w:p>
    <w:p w:rsidR="000C3B67" w:rsidRDefault="000C3B67" w:rsidP="008D3EE7">
      <w:pPr>
        <w:autoSpaceDE w:val="0"/>
        <w:autoSpaceDN w:val="0"/>
        <w:adjustRightInd w:val="0"/>
        <w:ind w:firstLine="709"/>
        <w:jc w:val="both"/>
      </w:pPr>
      <w:r>
        <w:t xml:space="preserve">4. Современная нуклеарная семья: трансформация и перспективы. </w:t>
      </w:r>
    </w:p>
    <w:p w:rsidR="000C3B67" w:rsidRDefault="000C3B67" w:rsidP="008D3EE7">
      <w:pPr>
        <w:autoSpaceDE w:val="0"/>
        <w:autoSpaceDN w:val="0"/>
        <w:adjustRightInd w:val="0"/>
        <w:ind w:firstLine="709"/>
        <w:jc w:val="both"/>
      </w:pPr>
      <w:r>
        <w:t xml:space="preserve">5. Социальные последствия развода. </w:t>
      </w:r>
    </w:p>
    <w:p w:rsidR="000C3B67" w:rsidRDefault="000C3B67"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0C3B67" w:rsidRDefault="000C3B67" w:rsidP="008D3EE7">
      <w:pPr>
        <w:autoSpaceDE w:val="0"/>
        <w:autoSpaceDN w:val="0"/>
        <w:adjustRightInd w:val="0"/>
        <w:ind w:firstLine="709"/>
        <w:jc w:val="both"/>
      </w:pPr>
      <w:r>
        <w:t>7. Кризис семьи как социологическая проблема.</w:t>
      </w:r>
    </w:p>
    <w:p w:rsidR="000C3B67" w:rsidRDefault="000C3B67" w:rsidP="008D3EE7">
      <w:pPr>
        <w:autoSpaceDE w:val="0"/>
        <w:autoSpaceDN w:val="0"/>
        <w:adjustRightInd w:val="0"/>
        <w:jc w:val="both"/>
      </w:pPr>
    </w:p>
    <w:p w:rsidR="000C3B67" w:rsidRPr="00A672CA" w:rsidRDefault="000C3B67"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0C3B67" w:rsidRPr="00A672CA" w:rsidRDefault="000C3B67" w:rsidP="008D3EE7">
      <w:pPr>
        <w:autoSpaceDE w:val="0"/>
        <w:autoSpaceDN w:val="0"/>
        <w:adjustRightInd w:val="0"/>
        <w:jc w:val="both"/>
        <w:rPr>
          <w:b/>
          <w:bCs/>
        </w:rPr>
      </w:pPr>
      <w:r w:rsidRPr="00A672CA">
        <w:rPr>
          <w:b/>
          <w:bCs/>
        </w:rPr>
        <w:t xml:space="preserve">Вопросы к практическому занятию </w:t>
      </w:r>
    </w:p>
    <w:p w:rsidR="000C3B67" w:rsidRDefault="000C3B67" w:rsidP="008D3EE7">
      <w:pPr>
        <w:autoSpaceDE w:val="0"/>
        <w:autoSpaceDN w:val="0"/>
        <w:adjustRightInd w:val="0"/>
        <w:jc w:val="both"/>
      </w:pPr>
    </w:p>
    <w:p w:rsidR="000C3B67" w:rsidRDefault="000C3B67" w:rsidP="008D3EE7">
      <w:pPr>
        <w:autoSpaceDE w:val="0"/>
        <w:autoSpaceDN w:val="0"/>
        <w:adjustRightInd w:val="0"/>
        <w:jc w:val="both"/>
      </w:pPr>
      <w:r>
        <w:t xml:space="preserve">1. Социологическое исследование: понятие и виды. </w:t>
      </w:r>
    </w:p>
    <w:p w:rsidR="000C3B67" w:rsidRDefault="000C3B67" w:rsidP="008D3EE7">
      <w:pPr>
        <w:autoSpaceDE w:val="0"/>
        <w:autoSpaceDN w:val="0"/>
        <w:adjustRightInd w:val="0"/>
        <w:jc w:val="both"/>
      </w:pPr>
      <w:r>
        <w:t xml:space="preserve">2. Этапы и программа социологического исследования. </w:t>
      </w:r>
    </w:p>
    <w:p w:rsidR="000C3B67" w:rsidRDefault="000C3B67" w:rsidP="008D3EE7">
      <w:pPr>
        <w:autoSpaceDE w:val="0"/>
        <w:autoSpaceDN w:val="0"/>
        <w:adjustRightInd w:val="0"/>
        <w:jc w:val="both"/>
      </w:pPr>
      <w:r>
        <w:t xml:space="preserve">3. Применение выборочного метода. </w:t>
      </w:r>
    </w:p>
    <w:p w:rsidR="000C3B67" w:rsidRDefault="000C3B67" w:rsidP="008D3EE7">
      <w:pPr>
        <w:autoSpaceDE w:val="0"/>
        <w:autoSpaceDN w:val="0"/>
        <w:adjustRightInd w:val="0"/>
        <w:jc w:val="both"/>
      </w:pPr>
      <w:r>
        <w:t xml:space="preserve">4. Разработка и композиция анкеты. </w:t>
      </w:r>
    </w:p>
    <w:p w:rsidR="000C3B67" w:rsidRDefault="000C3B67" w:rsidP="008D3EE7">
      <w:pPr>
        <w:autoSpaceDE w:val="0"/>
        <w:autoSpaceDN w:val="0"/>
        <w:adjustRightInd w:val="0"/>
        <w:jc w:val="both"/>
      </w:pPr>
      <w:r>
        <w:t xml:space="preserve">5. Методы сбора социологической информации. </w:t>
      </w:r>
    </w:p>
    <w:p w:rsidR="000C3B67" w:rsidRDefault="000C3B67" w:rsidP="008D3EE7">
      <w:pPr>
        <w:autoSpaceDE w:val="0"/>
        <w:autoSpaceDN w:val="0"/>
        <w:adjustRightInd w:val="0"/>
        <w:jc w:val="both"/>
      </w:pPr>
    </w:p>
    <w:p w:rsidR="000C3B67" w:rsidRPr="00A672CA" w:rsidRDefault="000C3B67" w:rsidP="008D3EE7">
      <w:pPr>
        <w:autoSpaceDE w:val="0"/>
        <w:autoSpaceDN w:val="0"/>
        <w:adjustRightInd w:val="0"/>
        <w:jc w:val="both"/>
        <w:rPr>
          <w:b/>
          <w:bCs/>
        </w:rPr>
      </w:pPr>
      <w:r w:rsidRPr="00A672CA">
        <w:rPr>
          <w:b/>
          <w:bCs/>
        </w:rPr>
        <w:t xml:space="preserve">Задания к практическому занятию </w:t>
      </w:r>
    </w:p>
    <w:p w:rsidR="000C3B67" w:rsidRDefault="000C3B67"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0C3B67" w:rsidRDefault="000C3B67"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0C3B67" w:rsidRDefault="000C3B67"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Проблемно-аналитические задания </w:t>
      </w:r>
    </w:p>
    <w:p w:rsidR="000C3B67" w:rsidRDefault="000C3B67"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0C3B67" w:rsidRDefault="000C3B67"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0C3B67" w:rsidRDefault="000C3B67"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0C3B67" w:rsidRDefault="000C3B67"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0C3B67" w:rsidRDefault="000C3B67"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0C3B67" w:rsidRDefault="000C3B67" w:rsidP="008D3EE7">
      <w:pPr>
        <w:autoSpaceDE w:val="0"/>
        <w:autoSpaceDN w:val="0"/>
        <w:adjustRightInd w:val="0"/>
        <w:ind w:firstLine="709"/>
        <w:jc w:val="both"/>
      </w:pPr>
      <w:r>
        <w:t xml:space="preserve">Сравнительный анализ </w:t>
      </w:r>
    </w:p>
    <w:p w:rsidR="000C3B67" w:rsidRDefault="000C3B67" w:rsidP="008D3EE7">
      <w:pPr>
        <w:autoSpaceDE w:val="0"/>
        <w:autoSpaceDN w:val="0"/>
        <w:adjustRightInd w:val="0"/>
        <w:ind w:firstLine="709"/>
        <w:jc w:val="both"/>
      </w:pPr>
      <w:r>
        <w:t xml:space="preserve">1. Какой тип интервью ближе к анкетированию – стандартизованное или нестандартизованное интервью? Мотивируйте свой ответ. </w:t>
      </w:r>
    </w:p>
    <w:p w:rsidR="000C3B67" w:rsidRDefault="000C3B67"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Вопросы для самоконтроля: </w:t>
      </w:r>
    </w:p>
    <w:p w:rsidR="000C3B67" w:rsidRDefault="000C3B67" w:rsidP="008D3EE7">
      <w:pPr>
        <w:autoSpaceDE w:val="0"/>
        <w:autoSpaceDN w:val="0"/>
        <w:adjustRightInd w:val="0"/>
        <w:ind w:firstLine="709"/>
        <w:jc w:val="both"/>
      </w:pPr>
      <w:r>
        <w:t xml:space="preserve">1. Анкетирование </w:t>
      </w:r>
    </w:p>
    <w:p w:rsidR="000C3B67" w:rsidRDefault="000C3B67" w:rsidP="008D3EE7">
      <w:pPr>
        <w:autoSpaceDE w:val="0"/>
        <w:autoSpaceDN w:val="0"/>
        <w:adjustRightInd w:val="0"/>
        <w:ind w:firstLine="709"/>
        <w:jc w:val="both"/>
      </w:pPr>
      <w:r>
        <w:t xml:space="preserve">2. Изучение документов </w:t>
      </w:r>
    </w:p>
    <w:p w:rsidR="000C3B67" w:rsidRDefault="000C3B67" w:rsidP="008D3EE7">
      <w:pPr>
        <w:autoSpaceDE w:val="0"/>
        <w:autoSpaceDN w:val="0"/>
        <w:adjustRightInd w:val="0"/>
        <w:ind w:firstLine="709"/>
        <w:jc w:val="both"/>
      </w:pPr>
      <w:r>
        <w:t xml:space="preserve">3. Интервью </w:t>
      </w:r>
    </w:p>
    <w:p w:rsidR="000C3B67" w:rsidRDefault="000C3B67" w:rsidP="008D3EE7">
      <w:pPr>
        <w:autoSpaceDE w:val="0"/>
        <w:autoSpaceDN w:val="0"/>
        <w:adjustRightInd w:val="0"/>
        <w:ind w:firstLine="709"/>
        <w:jc w:val="both"/>
      </w:pPr>
      <w:r>
        <w:t xml:space="preserve">4. Контент-анализ </w:t>
      </w:r>
    </w:p>
    <w:p w:rsidR="000C3B67" w:rsidRDefault="000C3B67" w:rsidP="008D3EE7">
      <w:pPr>
        <w:autoSpaceDE w:val="0"/>
        <w:autoSpaceDN w:val="0"/>
        <w:adjustRightInd w:val="0"/>
        <w:ind w:firstLine="709"/>
        <w:jc w:val="both"/>
      </w:pPr>
      <w:r>
        <w:t xml:space="preserve">5. Наблюдение </w:t>
      </w:r>
    </w:p>
    <w:p w:rsidR="000C3B67" w:rsidRDefault="000C3B67" w:rsidP="008D3EE7">
      <w:pPr>
        <w:autoSpaceDE w:val="0"/>
        <w:autoSpaceDN w:val="0"/>
        <w:adjustRightInd w:val="0"/>
        <w:ind w:firstLine="709"/>
        <w:jc w:val="both"/>
      </w:pPr>
      <w:r>
        <w:t xml:space="preserve">6. Социологический тест </w:t>
      </w:r>
    </w:p>
    <w:p w:rsidR="000C3B67" w:rsidRDefault="000C3B67" w:rsidP="008D3EE7">
      <w:pPr>
        <w:autoSpaceDE w:val="0"/>
        <w:autoSpaceDN w:val="0"/>
        <w:adjustRightInd w:val="0"/>
        <w:ind w:firstLine="709"/>
        <w:jc w:val="both"/>
      </w:pPr>
      <w:r>
        <w:t xml:space="preserve">7. Социометрический опрос </w:t>
      </w:r>
    </w:p>
    <w:p w:rsidR="000C3B67" w:rsidRDefault="000C3B67" w:rsidP="008D3EE7">
      <w:pPr>
        <w:autoSpaceDE w:val="0"/>
        <w:autoSpaceDN w:val="0"/>
        <w:adjustRightInd w:val="0"/>
        <w:ind w:firstLine="709"/>
        <w:jc w:val="both"/>
      </w:pPr>
      <w:r>
        <w:t xml:space="preserve">8. Эксперимент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Тема 9. Второе занятие </w:t>
      </w:r>
    </w:p>
    <w:p w:rsidR="000C3B67" w:rsidRPr="00A672CA" w:rsidRDefault="000C3B67" w:rsidP="008D3EE7">
      <w:pPr>
        <w:autoSpaceDE w:val="0"/>
        <w:autoSpaceDN w:val="0"/>
        <w:adjustRightInd w:val="0"/>
        <w:ind w:firstLine="709"/>
        <w:jc w:val="both"/>
        <w:rPr>
          <w:b/>
          <w:bCs/>
        </w:rPr>
      </w:pPr>
      <w:r w:rsidRPr="00A672CA">
        <w:rPr>
          <w:b/>
          <w:bCs/>
        </w:rPr>
        <w:t xml:space="preserve">Вопросы к практическому занятию </w:t>
      </w:r>
    </w:p>
    <w:p w:rsidR="000C3B67" w:rsidRDefault="000C3B67" w:rsidP="008D3EE7">
      <w:pPr>
        <w:autoSpaceDE w:val="0"/>
        <w:autoSpaceDN w:val="0"/>
        <w:adjustRightInd w:val="0"/>
        <w:ind w:firstLine="709"/>
        <w:jc w:val="both"/>
      </w:pPr>
      <w:r>
        <w:t xml:space="preserve">1. Основные пункты программы социологического исследования. </w:t>
      </w:r>
    </w:p>
    <w:p w:rsidR="000C3B67" w:rsidRDefault="000C3B67" w:rsidP="008D3EE7">
      <w:pPr>
        <w:autoSpaceDE w:val="0"/>
        <w:autoSpaceDN w:val="0"/>
        <w:adjustRightInd w:val="0"/>
        <w:ind w:firstLine="709"/>
        <w:jc w:val="both"/>
      </w:pPr>
      <w:r>
        <w:t xml:space="preserve">2. Обоснование проблемы, целей и задач. </w:t>
      </w:r>
    </w:p>
    <w:p w:rsidR="000C3B67" w:rsidRDefault="000C3B67" w:rsidP="008D3EE7">
      <w:pPr>
        <w:autoSpaceDE w:val="0"/>
        <w:autoSpaceDN w:val="0"/>
        <w:adjustRightInd w:val="0"/>
        <w:ind w:firstLine="709"/>
        <w:jc w:val="both"/>
      </w:pPr>
      <w:r>
        <w:t xml:space="preserve">3. Выдвижение гипотез. </w:t>
      </w:r>
    </w:p>
    <w:p w:rsidR="000C3B67" w:rsidRDefault="000C3B67" w:rsidP="008D3EE7">
      <w:pPr>
        <w:autoSpaceDE w:val="0"/>
        <w:autoSpaceDN w:val="0"/>
        <w:adjustRightInd w:val="0"/>
        <w:ind w:firstLine="709"/>
        <w:jc w:val="both"/>
      </w:pPr>
      <w:r>
        <w:t xml:space="preserve">4. Эмпирическая интерпретация понятий в прикладном исследовании. </w:t>
      </w:r>
    </w:p>
    <w:p w:rsidR="000C3B67" w:rsidRDefault="000C3B67" w:rsidP="008D3EE7">
      <w:pPr>
        <w:autoSpaceDE w:val="0"/>
        <w:autoSpaceDN w:val="0"/>
        <w:adjustRightInd w:val="0"/>
        <w:ind w:firstLine="709"/>
        <w:jc w:val="both"/>
      </w:pPr>
      <w:r>
        <w:t xml:space="preserve">5. Конструирование выборочной совокупности. </w:t>
      </w:r>
    </w:p>
    <w:p w:rsidR="000C3B67" w:rsidRDefault="000C3B67" w:rsidP="008D3EE7">
      <w:pPr>
        <w:autoSpaceDE w:val="0"/>
        <w:autoSpaceDN w:val="0"/>
        <w:adjustRightInd w:val="0"/>
        <w:ind w:firstLine="709"/>
        <w:jc w:val="both"/>
      </w:pPr>
      <w:r>
        <w:t xml:space="preserve">6. Методы обработки и анализа данных. </w:t>
      </w:r>
    </w:p>
    <w:p w:rsidR="000C3B67" w:rsidRDefault="000C3B67" w:rsidP="008D3EE7">
      <w:pPr>
        <w:autoSpaceDE w:val="0"/>
        <w:autoSpaceDN w:val="0"/>
        <w:adjustRightInd w:val="0"/>
        <w:ind w:firstLine="709"/>
        <w:jc w:val="both"/>
      </w:pPr>
      <w:r>
        <w:t xml:space="preserve">7. Организационный план исследования.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Задания к практическому занятию </w:t>
      </w:r>
    </w:p>
    <w:p w:rsidR="000C3B67" w:rsidRDefault="000C3B67"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0C3B67" w:rsidRDefault="000C3B67"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0C3B67" w:rsidRDefault="000C3B67"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0C3B67" w:rsidRDefault="000C3B67"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0C3B67" w:rsidRPr="00A672CA" w:rsidRDefault="000C3B67" w:rsidP="008D3EE7">
      <w:pPr>
        <w:autoSpaceDE w:val="0"/>
        <w:autoSpaceDN w:val="0"/>
        <w:adjustRightInd w:val="0"/>
        <w:ind w:firstLine="709"/>
        <w:jc w:val="both"/>
        <w:rPr>
          <w:b/>
          <w:bCs/>
        </w:rPr>
      </w:pPr>
      <w:r w:rsidRPr="00A672CA">
        <w:rPr>
          <w:b/>
          <w:bCs/>
        </w:rPr>
        <w:t xml:space="preserve">Проблемно-аналитические задания </w:t>
      </w:r>
    </w:p>
    <w:p w:rsidR="000C3B67" w:rsidRDefault="000C3B67"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0C3B67" w:rsidRDefault="000C3B67"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0C3B67" w:rsidRDefault="000C3B67" w:rsidP="008D3EE7">
      <w:pPr>
        <w:autoSpaceDE w:val="0"/>
        <w:autoSpaceDN w:val="0"/>
        <w:adjustRightInd w:val="0"/>
        <w:ind w:firstLine="709"/>
        <w:jc w:val="both"/>
      </w:pPr>
      <w:r>
        <w:t xml:space="preserve">Этапы исследования </w:t>
      </w:r>
    </w:p>
    <w:p w:rsidR="000C3B67" w:rsidRDefault="000C3B67"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0C3B67" w:rsidRDefault="000C3B67"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0C3B67" w:rsidRDefault="000C3B67"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0C3B67" w:rsidRDefault="000C3B67"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0C3B67" w:rsidRDefault="000C3B67" w:rsidP="008D3EE7">
      <w:pPr>
        <w:autoSpaceDE w:val="0"/>
        <w:autoSpaceDN w:val="0"/>
        <w:adjustRightInd w:val="0"/>
        <w:ind w:firstLine="709"/>
        <w:jc w:val="both"/>
      </w:pPr>
      <w:r>
        <w:t xml:space="preserve">1. Чем хуже одет человек, тем (ниже, выше) его социальное положение. </w:t>
      </w:r>
    </w:p>
    <w:p w:rsidR="000C3B67" w:rsidRDefault="000C3B67"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0C3B67" w:rsidRDefault="000C3B67"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0C3B67" w:rsidRPr="00A672CA" w:rsidRDefault="000C3B67" w:rsidP="008D3EE7">
      <w:pPr>
        <w:autoSpaceDE w:val="0"/>
        <w:autoSpaceDN w:val="0"/>
        <w:adjustRightInd w:val="0"/>
        <w:ind w:firstLine="709"/>
        <w:jc w:val="both"/>
        <w:rPr>
          <w:b/>
          <w:bCs/>
        </w:rPr>
      </w:pPr>
      <w:r w:rsidRPr="00A672CA">
        <w:rPr>
          <w:b/>
          <w:bCs/>
        </w:rPr>
        <w:t>Дискуссионные процедуры</w:t>
      </w:r>
    </w:p>
    <w:p w:rsidR="000C3B67" w:rsidRDefault="000C3B67"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0C3B67" w:rsidRDefault="000C3B67" w:rsidP="008D3EE7">
      <w:pPr>
        <w:autoSpaceDE w:val="0"/>
        <w:autoSpaceDN w:val="0"/>
        <w:adjustRightInd w:val="0"/>
        <w:ind w:firstLine="709"/>
        <w:jc w:val="both"/>
      </w:pPr>
      <w:r>
        <w:t xml:space="preserve">Сравнительный анализ </w:t>
      </w:r>
    </w:p>
    <w:p w:rsidR="000C3B67" w:rsidRDefault="000C3B67"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0C3B67" w:rsidRDefault="000C3B67"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этапность ее изучения. </w:t>
      </w:r>
    </w:p>
    <w:p w:rsidR="000C3B67" w:rsidRDefault="000C3B67" w:rsidP="008D3EE7">
      <w:pPr>
        <w:autoSpaceDE w:val="0"/>
        <w:autoSpaceDN w:val="0"/>
        <w:adjustRightInd w:val="0"/>
        <w:ind w:firstLine="709"/>
        <w:jc w:val="both"/>
      </w:pPr>
    </w:p>
    <w:p w:rsidR="000C3B67" w:rsidRPr="00A672CA" w:rsidRDefault="000C3B67" w:rsidP="008D3EE7">
      <w:pPr>
        <w:autoSpaceDE w:val="0"/>
        <w:autoSpaceDN w:val="0"/>
        <w:adjustRightInd w:val="0"/>
        <w:ind w:firstLine="709"/>
        <w:jc w:val="both"/>
        <w:rPr>
          <w:b/>
          <w:bCs/>
        </w:rPr>
      </w:pPr>
      <w:r w:rsidRPr="00A672CA">
        <w:rPr>
          <w:b/>
          <w:bCs/>
        </w:rPr>
        <w:t xml:space="preserve">Вопросы для самоконтроля: </w:t>
      </w:r>
    </w:p>
    <w:p w:rsidR="000C3B67" w:rsidRDefault="000C3B67"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0C3B67" w:rsidRDefault="000C3B67" w:rsidP="008D3EE7">
      <w:pPr>
        <w:autoSpaceDE w:val="0"/>
        <w:autoSpaceDN w:val="0"/>
        <w:adjustRightInd w:val="0"/>
        <w:ind w:firstLine="709"/>
        <w:jc w:val="both"/>
      </w:pPr>
      <w:r>
        <w:t>2. Методическая часть программы: конструирование выборочной совокупности.</w:t>
      </w:r>
    </w:p>
    <w:p w:rsidR="000C3B67" w:rsidRDefault="000C3B67" w:rsidP="008D3EE7">
      <w:pPr>
        <w:autoSpaceDE w:val="0"/>
        <w:autoSpaceDN w:val="0"/>
        <w:adjustRightInd w:val="0"/>
        <w:ind w:firstLine="709"/>
        <w:jc w:val="both"/>
      </w:pPr>
    </w:p>
    <w:p w:rsidR="000C3B67" w:rsidRPr="00DC11F5" w:rsidRDefault="000C3B67" w:rsidP="009F604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3B67" w:rsidRPr="000F0F00" w:rsidRDefault="000C3B67" w:rsidP="009F604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3B67" w:rsidRPr="00DC11F5" w:rsidRDefault="000C3B67" w:rsidP="0068394B">
      <w:pPr>
        <w:widowControl w:val="0"/>
        <w:autoSpaceDE w:val="0"/>
        <w:autoSpaceDN w:val="0"/>
        <w:adjustRightInd w:val="0"/>
        <w:ind w:firstLine="708"/>
        <w:rPr>
          <w:b/>
          <w:bCs/>
          <w:i/>
          <w:iCs/>
          <w:highlight w:val="white"/>
        </w:rPr>
      </w:pPr>
    </w:p>
    <w:p w:rsidR="000C3B67" w:rsidRPr="00DC11F5" w:rsidRDefault="000C3B67"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0C3B67" w:rsidRDefault="000C3B67" w:rsidP="0068394B">
      <w:pPr>
        <w:autoSpaceDE w:val="0"/>
        <w:autoSpaceDN w:val="0"/>
        <w:adjustRightInd w:val="0"/>
        <w:ind w:left="720"/>
        <w:rPr>
          <w:b/>
          <w:iCs/>
        </w:rPr>
      </w:pPr>
      <w:r w:rsidRPr="00DC11F5">
        <w:rPr>
          <w:b/>
          <w:iCs/>
        </w:rPr>
        <w:t>7.1. Основная учебная литература:</w:t>
      </w:r>
    </w:p>
    <w:p w:rsidR="000C3B67" w:rsidRDefault="000C3B67" w:rsidP="00AB4044">
      <w:pPr>
        <w:autoSpaceDE w:val="0"/>
        <w:autoSpaceDN w:val="0"/>
        <w:adjustRightInd w:val="0"/>
        <w:ind w:firstLine="720"/>
        <w:jc w:val="both"/>
      </w:pPr>
      <w:r>
        <w:t xml:space="preserve">1. Волков Ю.Е. Социология [Электронный ресурс]: учебное пособие для магистрантов/ Волков Ю.Е.— Электрон.текстовые данные.— М.: Дашков и К, 2014.— 398 c.— Режим доступа: http://www.iprbookshop.ru/10979.— ЭБС «IPRbooks», по паролю </w:t>
      </w:r>
    </w:p>
    <w:p w:rsidR="000C3B67" w:rsidRDefault="000C3B67" w:rsidP="00AB4044">
      <w:pPr>
        <w:autoSpaceDE w:val="0"/>
        <w:autoSpaceDN w:val="0"/>
        <w:adjustRightInd w:val="0"/>
        <w:ind w:firstLine="720"/>
        <w:jc w:val="both"/>
      </w:pPr>
      <w:r>
        <w:t>2. Кравченко А.И. История отечественной социологии [Электронный ресурс]/ Кравченко А.И.— Электрон.текстовые данные.— М.: Академический Проект, 2015.— 624 c.— Режим доступа: http://www.iprbookshop.ru/36756.— ЭБС «IPRbooks», по паролю</w:t>
      </w:r>
    </w:p>
    <w:p w:rsidR="000C3B67" w:rsidRDefault="000C3B67" w:rsidP="00AB4044">
      <w:pPr>
        <w:autoSpaceDE w:val="0"/>
        <w:autoSpaceDN w:val="0"/>
        <w:adjustRightInd w:val="0"/>
        <w:ind w:firstLine="720"/>
        <w:jc w:val="both"/>
      </w:pPr>
      <w:r>
        <w:t xml:space="preserve">3. Ларионов А.В. Социология [Электронный ресурс]: учебное пособие/ Ларионов А.В., Котляр Н.П.— Электрон.текстовые данные.— М.: Московская государственная академия водного транспорта, 2015.— 149 c.— Режим доступа: http://www.iprbookshop.ru/46836.— ЭБС «IPRbooks», по паролю </w:t>
      </w:r>
    </w:p>
    <w:p w:rsidR="000C3B67" w:rsidRDefault="000C3B67" w:rsidP="00AB4044">
      <w:pPr>
        <w:autoSpaceDE w:val="0"/>
        <w:autoSpaceDN w:val="0"/>
        <w:adjustRightInd w:val="0"/>
        <w:ind w:firstLine="720"/>
        <w:jc w:val="both"/>
      </w:pPr>
      <w:r>
        <w:t>4.Кравченко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0C3B67" w:rsidRDefault="000C3B67" w:rsidP="00AB4044">
      <w:pPr>
        <w:autoSpaceDE w:val="0"/>
        <w:autoSpaceDN w:val="0"/>
        <w:adjustRightInd w:val="0"/>
        <w:ind w:firstLine="720"/>
        <w:jc w:val="both"/>
      </w:pPr>
    </w:p>
    <w:p w:rsidR="000C3B67" w:rsidRPr="00A672CA" w:rsidRDefault="000C3B67" w:rsidP="00AB4044">
      <w:pPr>
        <w:autoSpaceDE w:val="0"/>
        <w:autoSpaceDN w:val="0"/>
        <w:adjustRightInd w:val="0"/>
        <w:ind w:firstLine="720"/>
        <w:jc w:val="both"/>
        <w:rPr>
          <w:b/>
          <w:bCs/>
        </w:rPr>
      </w:pPr>
      <w:r w:rsidRPr="00A672CA">
        <w:rPr>
          <w:b/>
          <w:bCs/>
        </w:rPr>
        <w:t xml:space="preserve">7.2 Дополнительная учебная литература: </w:t>
      </w:r>
    </w:p>
    <w:p w:rsidR="000C3B67" w:rsidRDefault="000C3B67" w:rsidP="00AB4044">
      <w:pPr>
        <w:autoSpaceDE w:val="0"/>
        <w:autoSpaceDN w:val="0"/>
        <w:adjustRightInd w:val="0"/>
        <w:ind w:firstLine="720"/>
        <w:jc w:val="both"/>
      </w:pPr>
      <w:r>
        <w:t xml:space="preserve">1.Добреньков В.И. Современная социология. Теоретико-методологические основания и перспективы [Электронный ресурс]/ Добреньков В.И., Кравченко А.И.— Электрон.текстовые данные.— М.: Академический Проект, 2014.— 712 c.— Режим доступа: http://www.iprbookshop.ru/36564.— ЭБС «IPRbooks», по паролю </w:t>
      </w:r>
    </w:p>
    <w:p w:rsidR="000C3B67" w:rsidRDefault="000C3B67" w:rsidP="00AB4044">
      <w:pPr>
        <w:autoSpaceDE w:val="0"/>
        <w:autoSpaceDN w:val="0"/>
        <w:adjustRightInd w:val="0"/>
        <w:ind w:firstLine="720"/>
        <w:jc w:val="both"/>
      </w:pPr>
      <w:r>
        <w:t>2. 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0C3B67" w:rsidRDefault="000C3B67" w:rsidP="00AB4044">
      <w:pPr>
        <w:autoSpaceDE w:val="0"/>
        <w:autoSpaceDN w:val="0"/>
        <w:adjustRightInd w:val="0"/>
        <w:ind w:firstLine="720"/>
        <w:jc w:val="both"/>
      </w:pPr>
      <w:r>
        <w:t xml:space="preserve">3. Павленок П.Д. Социология [Электронный ресурс]: учебное пособие/ Павленок П.Д., Савинов Л.И., Журавлев Г.Т.— Электрон.текстовые данные.— М.: Дашков и К, 2013.— 734 c.— Режим доступа: http://www.iprbookshop.ru/24815.— ЭБС «IPRbooks», по паролю </w:t>
      </w:r>
    </w:p>
    <w:p w:rsidR="000C3B67" w:rsidRDefault="000C3B67" w:rsidP="00AB4044">
      <w:pPr>
        <w:autoSpaceDE w:val="0"/>
        <w:autoSpaceDN w:val="0"/>
        <w:adjustRightInd w:val="0"/>
        <w:ind w:firstLine="720"/>
        <w:jc w:val="both"/>
      </w:pPr>
      <w:r>
        <w:t xml:space="preserve">4. Социология [Электронный ресурс]: учебник/ В.К. Батурин [и др.].— Электрон.текстовые данные.— М.: ЮНИТИ-ДАНА, 2012.— 487 c.— Режим доступа: http://www.iprbookshop.ru/8580.— ЭБС «IPRbooks», по паролю </w:t>
      </w:r>
    </w:p>
    <w:p w:rsidR="000C3B67" w:rsidRPr="00DC11F5" w:rsidRDefault="000C3B67" w:rsidP="00AB4044">
      <w:pPr>
        <w:autoSpaceDE w:val="0"/>
        <w:autoSpaceDN w:val="0"/>
        <w:adjustRightInd w:val="0"/>
        <w:ind w:firstLine="720"/>
        <w:jc w:val="both"/>
        <w:rPr>
          <w:b/>
          <w:iCs/>
        </w:rPr>
      </w:pPr>
      <w:r>
        <w:t>5. Шутов В.Н. Основы современной социологии: 15 фундаментальных законов [Электронный ресурс]/ Шутов В.Н.— Электрон.текстовые данные.— М.: Этерна, 2015.— 224 c.— Режим доступа: http://www.iprbookshop.ru/45968.— ЭБС «IPRbooks», по паролю.</w:t>
      </w:r>
    </w:p>
    <w:p w:rsidR="000C3B67" w:rsidRPr="00DC11F5" w:rsidRDefault="000C3B67" w:rsidP="008D3EE7">
      <w:pPr>
        <w:autoSpaceDE w:val="0"/>
        <w:autoSpaceDN w:val="0"/>
        <w:adjustRightInd w:val="0"/>
        <w:ind w:left="1069"/>
        <w:rPr>
          <w:b/>
          <w:iCs/>
        </w:rPr>
      </w:pPr>
    </w:p>
    <w:p w:rsidR="000C3B67" w:rsidRPr="00DC11F5" w:rsidRDefault="000C3B67" w:rsidP="00AB4044">
      <w:pPr>
        <w:tabs>
          <w:tab w:val="left" w:pos="1701"/>
        </w:tabs>
        <w:autoSpaceDE w:val="0"/>
        <w:autoSpaceDN w:val="0"/>
        <w:adjustRightInd w:val="0"/>
        <w:ind w:left="851" w:hanging="142"/>
        <w:jc w:val="both"/>
        <w:rPr>
          <w:b/>
          <w:iCs/>
        </w:rPr>
      </w:pPr>
      <w:r w:rsidRPr="00DC11F5">
        <w:rPr>
          <w:b/>
          <w:iCs/>
        </w:rPr>
        <w:t>7.3.Периодиче</w:t>
      </w:r>
      <w:r>
        <w:rPr>
          <w:b/>
          <w:iCs/>
        </w:rPr>
        <w:t>с</w:t>
      </w:r>
      <w:r w:rsidRPr="00DC11F5">
        <w:rPr>
          <w:b/>
          <w:iCs/>
        </w:rPr>
        <w:t>кие издания</w:t>
      </w:r>
    </w:p>
    <w:p w:rsidR="000C3B67" w:rsidRPr="002D32F5" w:rsidRDefault="000C3B67" w:rsidP="00AB4044">
      <w:pPr>
        <w:numPr>
          <w:ilvl w:val="0"/>
          <w:numId w:val="23"/>
        </w:numPr>
        <w:shd w:val="clear" w:color="auto" w:fill="FFFFFF"/>
        <w:tabs>
          <w:tab w:val="num" w:pos="0"/>
        </w:tabs>
        <w:ind w:left="0" w:firstLine="0"/>
        <w:jc w:val="both"/>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0C3B67" w:rsidRPr="0012513A" w:rsidRDefault="000C3B67" w:rsidP="00AB4044">
      <w:pPr>
        <w:numPr>
          <w:ilvl w:val="0"/>
          <w:numId w:val="23"/>
        </w:numPr>
        <w:shd w:val="clear" w:color="auto" w:fill="FFFFFF"/>
        <w:tabs>
          <w:tab w:val="num" w:pos="0"/>
        </w:tabs>
        <w:ind w:left="0" w:firstLine="0"/>
        <w:jc w:val="both"/>
        <w:rPr>
          <w:color w:val="000000"/>
        </w:rPr>
      </w:pPr>
      <w:r>
        <w:t xml:space="preserve">Вестник Московского университета. Серия 18. Социология и политология, ISSN:1029- 3736. </w:t>
      </w:r>
    </w:p>
    <w:p w:rsidR="000C3B67" w:rsidRPr="00B6682C" w:rsidRDefault="000C3B67" w:rsidP="00AB4044">
      <w:pPr>
        <w:numPr>
          <w:ilvl w:val="0"/>
          <w:numId w:val="23"/>
        </w:numPr>
        <w:shd w:val="clear" w:color="auto" w:fill="FFFFFF"/>
        <w:tabs>
          <w:tab w:val="num" w:pos="0"/>
        </w:tabs>
        <w:spacing w:before="100" w:beforeAutospacing="1" w:after="100" w:afterAutospacing="1"/>
        <w:ind w:left="0" w:firstLine="0"/>
        <w:jc w:val="both"/>
        <w:rPr>
          <w:color w:val="000000"/>
        </w:rPr>
      </w:pPr>
      <w:r w:rsidRPr="00B6682C">
        <w:rPr>
          <w:color w:val="000000"/>
        </w:rPr>
        <w:t>Журнал «</w:t>
      </w:r>
      <w:r>
        <w:rPr>
          <w:color w:val="000000"/>
        </w:rPr>
        <w:t>Социологические</w:t>
      </w:r>
      <w:r w:rsidRPr="00B6682C">
        <w:rPr>
          <w:color w:val="000000"/>
        </w:rPr>
        <w:t xml:space="preserve"> исследования» («</w:t>
      </w:r>
      <w:r>
        <w:rPr>
          <w:color w:val="000000"/>
        </w:rPr>
        <w:t>С</w:t>
      </w:r>
      <w:r w:rsidRPr="00B6682C">
        <w:rPr>
          <w:color w:val="000000"/>
        </w:rPr>
        <w:t>о</w:t>
      </w:r>
      <w:r>
        <w:rPr>
          <w:color w:val="000000"/>
        </w:rPr>
        <w:t>ц</w:t>
      </w:r>
      <w:r w:rsidRPr="00B6682C">
        <w:rPr>
          <w:color w:val="000000"/>
        </w:rPr>
        <w:t>ис») -</w:t>
      </w:r>
      <w:r w:rsidRPr="00B6682C">
        <w:rPr>
          <w:rStyle w:val="apple-converted-space"/>
          <w:color w:val="000000"/>
        </w:rPr>
        <w:t> </w:t>
      </w:r>
      <w:r w:rsidRPr="002D32F5">
        <w:rPr>
          <w:u w:val="single"/>
          <w:shd w:val="clear" w:color="auto" w:fill="FFFFFF"/>
        </w:rPr>
        <w:t>http://www.socis.isras.ru.</w:t>
      </w:r>
    </w:p>
    <w:p w:rsidR="000C3B67" w:rsidRPr="00DC11F5" w:rsidRDefault="000C3B67"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C3B67" w:rsidRPr="00DC11F5" w:rsidRDefault="000C3B67" w:rsidP="0068394B">
      <w:pPr>
        <w:widowControl w:val="0"/>
        <w:autoSpaceDE w:val="0"/>
        <w:autoSpaceDN w:val="0"/>
        <w:adjustRightInd w:val="0"/>
        <w:jc w:val="both"/>
        <w:rPr>
          <w:shd w:val="clear" w:color="auto" w:fill="FFFFFF"/>
        </w:rPr>
      </w:pPr>
      <w:hyperlink r:id="rId11"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0C3B67" w:rsidRPr="00B6682C" w:rsidRDefault="000C3B67" w:rsidP="00B6682C">
      <w:pPr>
        <w:shd w:val="clear" w:color="auto" w:fill="FFFFFF"/>
        <w:jc w:val="both"/>
        <w:rPr>
          <w:b/>
        </w:rPr>
      </w:pPr>
      <w:r w:rsidRPr="00B6682C">
        <w:rPr>
          <w:rStyle w:val="c0"/>
          <w:iCs/>
          <w:color w:val="444444"/>
        </w:rPr>
        <w:t>http:www.hronos.km.ru</w:t>
      </w:r>
    </w:p>
    <w:p w:rsidR="000C3B67" w:rsidRPr="00DC11F5" w:rsidRDefault="000C3B67" w:rsidP="00B6682C">
      <w:pPr>
        <w:pStyle w:val="ListParagraph"/>
        <w:ind w:left="0"/>
      </w:pPr>
      <w:r w:rsidRPr="00B6682C">
        <w:t>www.zipsites.ru – бесплатная</w:t>
      </w:r>
      <w:r w:rsidRPr="00DC11F5">
        <w:t xml:space="preserve"> электронная Интернет библиотека.</w:t>
      </w:r>
    </w:p>
    <w:p w:rsidR="000C3B67" w:rsidRPr="00DC11F5" w:rsidRDefault="000C3B67" w:rsidP="0068394B">
      <w:pPr>
        <w:pStyle w:val="ListParagraph"/>
        <w:ind w:left="0"/>
      </w:pPr>
      <w:r w:rsidRPr="00DC11F5">
        <w:t xml:space="preserve">www.elibraru.ru – бесплатная электронная Интернет библиотека. </w:t>
      </w:r>
    </w:p>
    <w:p w:rsidR="000C3B67" w:rsidRPr="00DC11F5" w:rsidRDefault="000C3B67" w:rsidP="0068394B">
      <w:pPr>
        <w:pStyle w:val="ListParagraph"/>
        <w:ind w:left="0"/>
      </w:pPr>
      <w:r w:rsidRPr="00DC11F5">
        <w:t>www.big.libraru.info – большая  электронная библиотека.</w:t>
      </w:r>
    </w:p>
    <w:p w:rsidR="000C3B67" w:rsidRPr="00DC11F5" w:rsidRDefault="000C3B67" w:rsidP="0068394B">
      <w:pPr>
        <w:autoSpaceDE w:val="0"/>
        <w:autoSpaceDN w:val="0"/>
        <w:adjustRightInd w:val="0"/>
        <w:ind w:left="720"/>
        <w:rPr>
          <w:b/>
          <w:bCs/>
          <w:i/>
          <w:iCs/>
        </w:rPr>
      </w:pPr>
    </w:p>
    <w:p w:rsidR="000C3B67" w:rsidRPr="00DC11F5" w:rsidRDefault="000C3B67"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C3B67" w:rsidRPr="00DC11F5" w:rsidRDefault="000C3B67"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3B67" w:rsidRPr="00DC11F5" w:rsidRDefault="000C3B67"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C3B67" w:rsidRPr="00DC11F5" w:rsidRDefault="000C3B67"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3B67" w:rsidRPr="00DC11F5" w:rsidRDefault="000C3B67"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3B67" w:rsidRPr="00DC11F5" w:rsidRDefault="000C3B67"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C3B67" w:rsidRPr="00DC11F5" w:rsidRDefault="000C3B67"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3B67" w:rsidRPr="00DC11F5" w:rsidRDefault="000C3B67"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3B67" w:rsidRPr="00DC11F5" w:rsidRDefault="000C3B67"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3B67" w:rsidRPr="00DC11F5" w:rsidRDefault="000C3B67"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C3B67" w:rsidRPr="00DC11F5" w:rsidRDefault="000C3B67" w:rsidP="0068394B">
      <w:pPr>
        <w:autoSpaceDE w:val="0"/>
        <w:autoSpaceDN w:val="0"/>
        <w:adjustRightInd w:val="0"/>
        <w:jc w:val="both"/>
      </w:pPr>
    </w:p>
    <w:p w:rsidR="000C3B67" w:rsidRPr="00DC11F5" w:rsidRDefault="000C3B67"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3B67" w:rsidRPr="009F6047" w:rsidRDefault="000C3B67" w:rsidP="0068394B">
      <w:pPr>
        <w:autoSpaceDE w:val="0"/>
        <w:autoSpaceDN w:val="0"/>
        <w:adjustRightInd w:val="0"/>
        <w:jc w:val="both"/>
        <w:rPr>
          <w:b/>
          <w:bCs/>
          <w:i/>
          <w:iCs/>
        </w:rPr>
      </w:pPr>
      <w:r w:rsidRPr="009F6047">
        <w:t>1.</w:t>
      </w:r>
      <w:r w:rsidRPr="00DC11F5">
        <w:t>Операционнаясистема</w:t>
      </w:r>
      <w:r w:rsidRPr="009F6047">
        <w:t xml:space="preserve"> </w:t>
      </w:r>
      <w:r w:rsidRPr="00DC11F5">
        <w:rPr>
          <w:lang w:val="en-US"/>
        </w:rPr>
        <w:t>Microsoft</w:t>
      </w:r>
      <w:r w:rsidRPr="009F6047">
        <w:t xml:space="preserve"> </w:t>
      </w:r>
      <w:r w:rsidRPr="00DC11F5">
        <w:rPr>
          <w:lang w:val="en-US"/>
        </w:rPr>
        <w:t>Windows</w:t>
      </w:r>
    </w:p>
    <w:p w:rsidR="000C3B67" w:rsidRPr="009F6047" w:rsidRDefault="000C3B67" w:rsidP="0068394B">
      <w:pPr>
        <w:autoSpaceDE w:val="0"/>
        <w:autoSpaceDN w:val="0"/>
        <w:adjustRightInd w:val="0"/>
        <w:jc w:val="both"/>
      </w:pPr>
      <w:r w:rsidRPr="009F6047">
        <w:t>2.</w:t>
      </w:r>
      <w:r w:rsidRPr="00DC11F5">
        <w:rPr>
          <w:lang w:val="en-US"/>
        </w:rPr>
        <w:t>Microsoft</w:t>
      </w:r>
      <w:r w:rsidRPr="009F6047">
        <w:t xml:space="preserve"> </w:t>
      </w:r>
      <w:r w:rsidRPr="00DC11F5">
        <w:rPr>
          <w:lang w:val="en-US"/>
        </w:rPr>
        <w:t>Office</w:t>
      </w:r>
      <w:r w:rsidRPr="009F6047">
        <w:t xml:space="preserve"> 2010-2016</w:t>
      </w:r>
    </w:p>
    <w:p w:rsidR="000C3B67" w:rsidRPr="009F6047" w:rsidRDefault="000C3B67" w:rsidP="0068394B">
      <w:pPr>
        <w:autoSpaceDE w:val="0"/>
        <w:autoSpaceDN w:val="0"/>
        <w:adjustRightInd w:val="0"/>
        <w:jc w:val="both"/>
      </w:pPr>
      <w:r w:rsidRPr="009F6047">
        <w:t>3.</w:t>
      </w:r>
      <w:r w:rsidRPr="00DC11F5">
        <w:t>Антивирус</w:t>
      </w:r>
      <w:r w:rsidRPr="009F6047">
        <w:t xml:space="preserve"> </w:t>
      </w:r>
      <w:r w:rsidRPr="00DC11F5">
        <w:rPr>
          <w:lang w:val="en-US"/>
        </w:rPr>
        <w:t>Kaspersky</w:t>
      </w:r>
      <w:r w:rsidRPr="009F6047">
        <w:t xml:space="preserve"> </w:t>
      </w:r>
      <w:r w:rsidRPr="00DC11F5">
        <w:rPr>
          <w:lang w:val="en-US"/>
        </w:rPr>
        <w:t>Endpoint</w:t>
      </w:r>
      <w:r w:rsidRPr="009F6047">
        <w:t xml:space="preserve"> </w:t>
      </w:r>
      <w:r w:rsidRPr="00DC11F5">
        <w:rPr>
          <w:lang w:val="en-US"/>
        </w:rPr>
        <w:t>Security</w:t>
      </w:r>
    </w:p>
    <w:p w:rsidR="000C3B67" w:rsidRPr="00052BED" w:rsidRDefault="000C3B67" w:rsidP="0068394B">
      <w:pPr>
        <w:autoSpaceDE w:val="0"/>
        <w:autoSpaceDN w:val="0"/>
        <w:adjustRightInd w:val="0"/>
        <w:jc w:val="both"/>
      </w:pPr>
      <w:r w:rsidRPr="00052BED">
        <w:t>4.</w:t>
      </w:r>
      <w:r w:rsidRPr="00DC11F5">
        <w:t>Программадляработыс</w:t>
      </w:r>
      <w:r w:rsidRPr="00DC11F5">
        <w:rPr>
          <w:lang w:val="en-US"/>
        </w:rPr>
        <w:t>pdf</w:t>
      </w:r>
      <w:r w:rsidRPr="00DC11F5">
        <w:t>файлами</w:t>
      </w:r>
      <w:r w:rsidRPr="00DC11F5">
        <w:rPr>
          <w:lang w:val="en-US"/>
        </w:rPr>
        <w:t>AdobeReader</w:t>
      </w:r>
    </w:p>
    <w:p w:rsidR="000C3B67" w:rsidRPr="00DC11F5" w:rsidRDefault="000C3B67" w:rsidP="0068394B">
      <w:pPr>
        <w:autoSpaceDE w:val="0"/>
        <w:autoSpaceDN w:val="0"/>
        <w:adjustRightInd w:val="0"/>
        <w:jc w:val="both"/>
      </w:pPr>
      <w:r w:rsidRPr="00DC11F5">
        <w:t>5.Архиватор 7-</w:t>
      </w:r>
      <w:r w:rsidRPr="00DC11F5">
        <w:rPr>
          <w:lang w:val="en-US"/>
        </w:rPr>
        <w:t>zip</w:t>
      </w:r>
    </w:p>
    <w:p w:rsidR="000C3B67" w:rsidRPr="00DC11F5" w:rsidRDefault="000C3B67" w:rsidP="0068394B">
      <w:pPr>
        <w:autoSpaceDE w:val="0"/>
        <w:autoSpaceDN w:val="0"/>
        <w:adjustRightInd w:val="0"/>
        <w:jc w:val="both"/>
      </w:pPr>
      <w:r w:rsidRPr="00DC11F5">
        <w:t>6.Справочно-правовая система КонсультантПлюс</w:t>
      </w:r>
    </w:p>
    <w:p w:rsidR="000C3B67" w:rsidRPr="00DC11F5" w:rsidRDefault="000C3B67" w:rsidP="0068394B">
      <w:pPr>
        <w:autoSpaceDE w:val="0"/>
        <w:autoSpaceDN w:val="0"/>
        <w:adjustRightInd w:val="0"/>
        <w:jc w:val="both"/>
        <w:rPr>
          <w:b/>
          <w:bCs/>
          <w:i/>
          <w:iCs/>
        </w:rPr>
      </w:pPr>
      <w:r w:rsidRPr="00DC11F5">
        <w:t>7.Справочно-правовая система Гарант</w:t>
      </w:r>
    </w:p>
    <w:p w:rsidR="000C3B67" w:rsidRPr="00DC11F5" w:rsidRDefault="000C3B67" w:rsidP="0068394B">
      <w:pPr>
        <w:autoSpaceDE w:val="0"/>
        <w:autoSpaceDN w:val="0"/>
        <w:adjustRightInd w:val="0"/>
        <w:jc w:val="both"/>
      </w:pPr>
    </w:p>
    <w:p w:rsidR="000C3B67" w:rsidRPr="00DC11F5" w:rsidRDefault="000C3B67"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C3B67" w:rsidRPr="00DC11F5" w:rsidRDefault="000C3B67" w:rsidP="0068394B">
      <w:pPr>
        <w:ind w:left="720"/>
        <w:contextualSpacing/>
        <w:jc w:val="both"/>
      </w:pPr>
      <w:r w:rsidRPr="00DC11F5">
        <w:t>1.Проектор, ноутбук</w:t>
      </w:r>
    </w:p>
    <w:p w:rsidR="000C3B67" w:rsidRPr="00DC11F5" w:rsidRDefault="000C3B67" w:rsidP="0068394B">
      <w:pPr>
        <w:ind w:left="720"/>
        <w:contextualSpacing/>
        <w:jc w:val="both"/>
      </w:pPr>
      <w:r w:rsidRPr="00DC11F5">
        <w:t xml:space="preserve">2.Проекционный экран </w:t>
      </w:r>
    </w:p>
    <w:p w:rsidR="000C3B67" w:rsidRPr="00DC11F5" w:rsidRDefault="000C3B67" w:rsidP="0068394B">
      <w:pPr>
        <w:ind w:left="720"/>
        <w:contextualSpacing/>
        <w:jc w:val="both"/>
      </w:pPr>
      <w:r w:rsidRPr="00DC11F5">
        <w:t>3.Колонки</w:t>
      </w:r>
    </w:p>
    <w:p w:rsidR="000C3B67" w:rsidRPr="00DC11F5" w:rsidRDefault="000C3B67" w:rsidP="0068394B">
      <w:pPr>
        <w:autoSpaceDE w:val="0"/>
        <w:autoSpaceDN w:val="0"/>
        <w:adjustRightInd w:val="0"/>
      </w:pPr>
    </w:p>
    <w:p w:rsidR="000C3B67" w:rsidRPr="00DC11F5" w:rsidRDefault="000C3B67"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C3B67" w:rsidRPr="00DC11F5" w:rsidRDefault="000C3B67"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3B67" w:rsidRPr="00DC11F5" w:rsidRDefault="000C3B67"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3B67" w:rsidRPr="00DC11F5" w:rsidRDefault="000C3B67" w:rsidP="0068394B">
      <w:pPr>
        <w:tabs>
          <w:tab w:val="center" w:pos="4536"/>
          <w:tab w:val="right" w:pos="9072"/>
        </w:tabs>
        <w:ind w:firstLine="709"/>
        <w:jc w:val="both"/>
      </w:pPr>
    </w:p>
    <w:p w:rsidR="000C3B67" w:rsidRPr="00DC11F5" w:rsidRDefault="000C3B67"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C3B67" w:rsidRPr="00DC11F5" w:rsidRDefault="000C3B67"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C3B67" w:rsidRPr="00DC11F5" w:rsidRDefault="000C3B67" w:rsidP="0068394B">
      <w:pPr>
        <w:tabs>
          <w:tab w:val="center" w:pos="4536"/>
          <w:tab w:val="right" w:pos="9072"/>
        </w:tabs>
        <w:autoSpaceDE w:val="0"/>
        <w:autoSpaceDN w:val="0"/>
        <w:adjustRightInd w:val="0"/>
      </w:pPr>
      <w:r w:rsidRPr="00DC11F5">
        <w:t>- практические  занятия;</w:t>
      </w:r>
    </w:p>
    <w:p w:rsidR="000C3B67" w:rsidRPr="00DC11F5" w:rsidRDefault="000C3B67" w:rsidP="0068394B">
      <w:pPr>
        <w:tabs>
          <w:tab w:val="center" w:pos="4536"/>
          <w:tab w:val="right" w:pos="9072"/>
        </w:tabs>
        <w:autoSpaceDE w:val="0"/>
        <w:autoSpaceDN w:val="0"/>
        <w:adjustRightInd w:val="0"/>
      </w:pPr>
      <w:r w:rsidRPr="00DC11F5">
        <w:t>- контрольные опросы;</w:t>
      </w:r>
    </w:p>
    <w:p w:rsidR="000C3B67" w:rsidRPr="00DC11F5" w:rsidRDefault="000C3B67" w:rsidP="0068394B">
      <w:pPr>
        <w:tabs>
          <w:tab w:val="center" w:pos="4536"/>
          <w:tab w:val="right" w:pos="9072"/>
        </w:tabs>
        <w:autoSpaceDE w:val="0"/>
        <w:autoSpaceDN w:val="0"/>
        <w:adjustRightInd w:val="0"/>
      </w:pPr>
      <w:r w:rsidRPr="00DC11F5">
        <w:t>- консультации;</w:t>
      </w:r>
    </w:p>
    <w:p w:rsidR="000C3B67" w:rsidRPr="00DC11F5" w:rsidRDefault="000C3B67" w:rsidP="0068394B">
      <w:pPr>
        <w:tabs>
          <w:tab w:val="center" w:pos="4536"/>
          <w:tab w:val="right" w:pos="9072"/>
        </w:tabs>
        <w:autoSpaceDE w:val="0"/>
        <w:autoSpaceDN w:val="0"/>
        <w:adjustRightInd w:val="0"/>
      </w:pPr>
      <w:r w:rsidRPr="00DC11F5">
        <w:t>- самостоятельная работа с учебной литературой;</w:t>
      </w:r>
    </w:p>
    <w:p w:rsidR="000C3B67" w:rsidRPr="00DC11F5" w:rsidRDefault="000C3B67" w:rsidP="0068394B">
      <w:pPr>
        <w:tabs>
          <w:tab w:val="center" w:pos="4536"/>
          <w:tab w:val="right" w:pos="9072"/>
        </w:tabs>
        <w:autoSpaceDE w:val="0"/>
        <w:autoSpaceDN w:val="0"/>
        <w:adjustRightInd w:val="0"/>
      </w:pPr>
      <w:r w:rsidRPr="00DC11F5">
        <w:t>- подготовка и обсуждение рефератов, презентаций;</w:t>
      </w:r>
    </w:p>
    <w:p w:rsidR="000C3B67" w:rsidRPr="00DC11F5" w:rsidRDefault="000C3B67" w:rsidP="0068394B">
      <w:pPr>
        <w:tabs>
          <w:tab w:val="center" w:pos="4536"/>
          <w:tab w:val="right" w:pos="9072"/>
        </w:tabs>
        <w:autoSpaceDE w:val="0"/>
        <w:autoSpaceDN w:val="0"/>
        <w:adjustRightInd w:val="0"/>
      </w:pPr>
      <w:r w:rsidRPr="00DC11F5">
        <w:t>- тестирование по основным темам дисциплины.</w:t>
      </w:r>
    </w:p>
    <w:p w:rsidR="000C3B67" w:rsidRPr="00DC11F5" w:rsidRDefault="000C3B67" w:rsidP="0068394B">
      <w:pPr>
        <w:tabs>
          <w:tab w:val="center" w:pos="4536"/>
          <w:tab w:val="right" w:pos="9072"/>
        </w:tabs>
        <w:autoSpaceDE w:val="0"/>
        <w:autoSpaceDN w:val="0"/>
        <w:adjustRightInd w:val="0"/>
        <w:rPr>
          <w:b/>
          <w:bCs/>
        </w:rPr>
      </w:pPr>
    </w:p>
    <w:p w:rsidR="000C3B67" w:rsidRPr="00DC11F5" w:rsidRDefault="000C3B67"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C3B67" w:rsidRPr="00DC11F5" w:rsidRDefault="000C3B67"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3B67" w:rsidRPr="00DC11F5" w:rsidRDefault="000C3B67"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C3B67" w:rsidRPr="00DC11F5" w:rsidRDefault="000C3B67" w:rsidP="0068394B">
      <w:pPr>
        <w:tabs>
          <w:tab w:val="center" w:pos="4536"/>
          <w:tab w:val="right" w:pos="9072"/>
        </w:tabs>
        <w:autoSpaceDE w:val="0"/>
        <w:autoSpaceDN w:val="0"/>
        <w:adjustRightInd w:val="0"/>
        <w:rPr>
          <w:i/>
          <w:iCs/>
        </w:rPr>
      </w:pPr>
      <w:r w:rsidRPr="00DC11F5">
        <w:rPr>
          <w:i/>
          <w:iCs/>
        </w:rPr>
        <w:t>- творческие задания;</w:t>
      </w:r>
    </w:p>
    <w:p w:rsidR="000C3B67" w:rsidRPr="00DC11F5" w:rsidRDefault="000C3B67" w:rsidP="0068394B">
      <w:pPr>
        <w:tabs>
          <w:tab w:val="center" w:pos="4536"/>
          <w:tab w:val="right" w:pos="9072"/>
        </w:tabs>
        <w:autoSpaceDE w:val="0"/>
        <w:autoSpaceDN w:val="0"/>
        <w:adjustRightInd w:val="0"/>
        <w:rPr>
          <w:i/>
          <w:iCs/>
        </w:rPr>
      </w:pPr>
      <w:r w:rsidRPr="00DC11F5">
        <w:rPr>
          <w:i/>
          <w:iCs/>
        </w:rPr>
        <w:t>- сообщения с анализом;</w:t>
      </w:r>
    </w:p>
    <w:p w:rsidR="000C3B67" w:rsidRPr="00DC11F5" w:rsidRDefault="000C3B67"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0C3B67" w:rsidRPr="00DC11F5" w:rsidRDefault="000C3B67" w:rsidP="00A818FD">
      <w:pPr>
        <w:autoSpaceDE w:val="0"/>
        <w:autoSpaceDN w:val="0"/>
        <w:adjustRightInd w:val="0"/>
        <w:jc w:val="right"/>
      </w:pPr>
      <w:r w:rsidRPr="00DC11F5">
        <w:t xml:space="preserve">Приложение </w:t>
      </w:r>
    </w:p>
    <w:p w:rsidR="000C3B67" w:rsidRPr="00DC11F5" w:rsidRDefault="000C3B67" w:rsidP="00A818FD">
      <w:pPr>
        <w:autoSpaceDE w:val="0"/>
        <w:autoSpaceDN w:val="0"/>
        <w:adjustRightInd w:val="0"/>
        <w:jc w:val="right"/>
      </w:pPr>
    </w:p>
    <w:p w:rsidR="000C3B67" w:rsidRPr="00DC11F5" w:rsidRDefault="000C3B67" w:rsidP="00A818FD">
      <w:pPr>
        <w:autoSpaceDE w:val="0"/>
        <w:autoSpaceDN w:val="0"/>
        <w:adjustRightInd w:val="0"/>
      </w:pPr>
    </w:p>
    <w:p w:rsidR="000C3B67" w:rsidRPr="00DC11F5" w:rsidRDefault="000C3B67" w:rsidP="00A818FD">
      <w:pPr>
        <w:autoSpaceDE w:val="0"/>
        <w:autoSpaceDN w:val="0"/>
        <w:adjustRightInd w:val="0"/>
        <w:jc w:val="center"/>
        <w:rPr>
          <w:b/>
          <w:bCs/>
        </w:rPr>
      </w:pPr>
      <w:r w:rsidRPr="00DC11F5">
        <w:rPr>
          <w:b/>
          <w:bCs/>
        </w:rPr>
        <w:t xml:space="preserve">ФОНД ОЦЕНОЧНЫХ СРЕДСТВ </w:t>
      </w:r>
    </w:p>
    <w:p w:rsidR="000C3B67" w:rsidRPr="00DC11F5" w:rsidRDefault="000C3B67" w:rsidP="00A818FD">
      <w:pPr>
        <w:autoSpaceDE w:val="0"/>
        <w:autoSpaceDN w:val="0"/>
        <w:adjustRightInd w:val="0"/>
        <w:jc w:val="center"/>
        <w:rPr>
          <w:b/>
          <w:bCs/>
        </w:rPr>
      </w:pPr>
      <w:r w:rsidRPr="00DC11F5">
        <w:rPr>
          <w:b/>
          <w:bCs/>
        </w:rPr>
        <w:t>ДЛЯ ПРОВЕДЕНИЯ ПРОМЕЖУТОЧНОЙ АТТЕСТАЦИИ</w:t>
      </w:r>
    </w:p>
    <w:p w:rsidR="000C3B67" w:rsidRPr="00DC11F5" w:rsidRDefault="000C3B67" w:rsidP="00A818FD">
      <w:pPr>
        <w:autoSpaceDE w:val="0"/>
        <w:autoSpaceDN w:val="0"/>
        <w:adjustRightInd w:val="0"/>
        <w:jc w:val="center"/>
        <w:rPr>
          <w:b/>
          <w:bCs/>
        </w:rPr>
      </w:pPr>
      <w:r w:rsidRPr="00DC11F5">
        <w:rPr>
          <w:b/>
          <w:bCs/>
        </w:rPr>
        <w:t>ПО ДИСЦИПЛИНЕ</w:t>
      </w:r>
    </w:p>
    <w:p w:rsidR="000C3B67" w:rsidRPr="00DC11F5" w:rsidRDefault="000C3B67" w:rsidP="00A818FD">
      <w:pPr>
        <w:autoSpaceDE w:val="0"/>
        <w:autoSpaceDN w:val="0"/>
        <w:adjustRightInd w:val="0"/>
        <w:jc w:val="center"/>
        <w:rPr>
          <w:b/>
          <w:bCs/>
        </w:rPr>
      </w:pPr>
    </w:p>
    <w:p w:rsidR="000C3B67" w:rsidRPr="00DC11F5" w:rsidRDefault="000C3B67"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Default="000C3B67" w:rsidP="00A818FD">
      <w:pPr>
        <w:autoSpaceDE w:val="0"/>
        <w:autoSpaceDN w:val="0"/>
        <w:adjustRightInd w:val="0"/>
        <w:jc w:val="center"/>
      </w:pPr>
    </w:p>
    <w:p w:rsidR="000C3B67" w:rsidRPr="00DC11F5" w:rsidRDefault="000C3B67" w:rsidP="00A818FD">
      <w:pPr>
        <w:autoSpaceDE w:val="0"/>
        <w:autoSpaceDN w:val="0"/>
        <w:adjustRightInd w:val="0"/>
        <w:jc w:val="center"/>
      </w:pPr>
    </w:p>
    <w:p w:rsidR="000C3B67" w:rsidRPr="00DC11F5" w:rsidRDefault="000C3B67" w:rsidP="00A818FD">
      <w:pPr>
        <w:numPr>
          <w:ilvl w:val="0"/>
          <w:numId w:val="14"/>
        </w:numPr>
        <w:jc w:val="both"/>
        <w:rPr>
          <w:b/>
        </w:rPr>
      </w:pPr>
      <w:r w:rsidRPr="00DC11F5">
        <w:rPr>
          <w:b/>
        </w:rPr>
        <w:t>Паспорт компетенций</w:t>
      </w:r>
    </w:p>
    <w:p w:rsidR="000C3B67" w:rsidRPr="00DC11F5" w:rsidRDefault="000C3B67"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93"/>
        <w:gridCol w:w="1843"/>
        <w:gridCol w:w="5953"/>
      </w:tblGrid>
      <w:tr w:rsidR="000C3B67" w:rsidRPr="00DC11F5" w:rsidTr="00D304B7">
        <w:trPr>
          <w:trHeight w:val="726"/>
        </w:trPr>
        <w:tc>
          <w:tcPr>
            <w:tcW w:w="2093" w:type="dxa"/>
          </w:tcPr>
          <w:p w:rsidR="000C3B67" w:rsidRPr="00DC11F5" w:rsidRDefault="000C3B67" w:rsidP="00423689">
            <w:pPr>
              <w:widowControl w:val="0"/>
              <w:contextualSpacing/>
              <w:jc w:val="both"/>
            </w:pPr>
            <w:r w:rsidRPr="00DC11F5">
              <w:t>Код оцениваемой компетенции (или её части)</w:t>
            </w:r>
          </w:p>
        </w:tc>
        <w:tc>
          <w:tcPr>
            <w:tcW w:w="1843" w:type="dxa"/>
          </w:tcPr>
          <w:p w:rsidR="000C3B67" w:rsidRPr="00DC11F5" w:rsidRDefault="000C3B67" w:rsidP="00423689">
            <w:pPr>
              <w:widowControl w:val="0"/>
              <w:contextualSpacing/>
              <w:jc w:val="both"/>
            </w:pPr>
            <w:r w:rsidRPr="00DC11F5">
              <w:t xml:space="preserve">Вид контроля </w:t>
            </w:r>
          </w:p>
        </w:tc>
        <w:tc>
          <w:tcPr>
            <w:tcW w:w="5953" w:type="dxa"/>
          </w:tcPr>
          <w:p w:rsidR="000C3B67" w:rsidRPr="00DC11F5" w:rsidRDefault="000C3B67" w:rsidP="00423689">
            <w:pPr>
              <w:widowControl w:val="0"/>
              <w:contextualSpacing/>
              <w:jc w:val="both"/>
            </w:pPr>
            <w:r w:rsidRPr="00DC11F5">
              <w:t>Компонент фонда оценочных средств</w:t>
            </w:r>
          </w:p>
        </w:tc>
      </w:tr>
      <w:tr w:rsidR="000C3B67" w:rsidRPr="00DC11F5" w:rsidTr="00D304B7">
        <w:trPr>
          <w:trHeight w:val="447"/>
        </w:trPr>
        <w:tc>
          <w:tcPr>
            <w:tcW w:w="2093" w:type="dxa"/>
            <w:vMerge w:val="restart"/>
          </w:tcPr>
          <w:p w:rsidR="000C3B67" w:rsidRPr="00DC11F5" w:rsidRDefault="000C3B67" w:rsidP="00423689">
            <w:pPr>
              <w:widowControl w:val="0"/>
              <w:contextualSpacing/>
              <w:jc w:val="both"/>
            </w:pPr>
            <w:r w:rsidRPr="00B86730">
              <w:t>УК-3</w:t>
            </w:r>
          </w:p>
        </w:tc>
        <w:tc>
          <w:tcPr>
            <w:tcW w:w="1843" w:type="dxa"/>
          </w:tcPr>
          <w:p w:rsidR="000C3B67" w:rsidRPr="00DC11F5" w:rsidRDefault="000C3B67" w:rsidP="007F09CC">
            <w:pPr>
              <w:widowControl w:val="0"/>
              <w:contextualSpacing/>
              <w:jc w:val="both"/>
            </w:pPr>
            <w:r w:rsidRPr="00DC11F5">
              <w:t>устный</w:t>
            </w:r>
          </w:p>
        </w:tc>
        <w:tc>
          <w:tcPr>
            <w:tcW w:w="5953" w:type="dxa"/>
          </w:tcPr>
          <w:p w:rsidR="000C3B67" w:rsidRPr="00DC11F5" w:rsidRDefault="000C3B67" w:rsidP="007F09CC">
            <w:pPr>
              <w:tabs>
                <w:tab w:val="left" w:pos="5700"/>
              </w:tabs>
            </w:pPr>
            <w:r>
              <w:t>Решение ситуационных задач, выполнение практических заданий</w:t>
            </w:r>
          </w:p>
        </w:tc>
      </w:tr>
      <w:tr w:rsidR="000C3B67" w:rsidRPr="00DC11F5" w:rsidTr="00D304B7">
        <w:trPr>
          <w:trHeight w:val="299"/>
        </w:trPr>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7F09CC">
            <w:r w:rsidRPr="00DC11F5">
              <w:t>письменный</w:t>
            </w:r>
          </w:p>
        </w:tc>
        <w:tc>
          <w:tcPr>
            <w:tcW w:w="5953" w:type="dxa"/>
          </w:tcPr>
          <w:p w:rsidR="000C3B67" w:rsidRPr="00DC11F5" w:rsidRDefault="000C3B67" w:rsidP="007F09CC">
            <w:r w:rsidRPr="00DC11F5">
              <w:t xml:space="preserve">Тест </w:t>
            </w:r>
          </w:p>
        </w:tc>
      </w:tr>
      <w:tr w:rsidR="000C3B67" w:rsidRPr="00DC11F5" w:rsidTr="00D304B7">
        <w:trPr>
          <w:trHeight w:val="289"/>
        </w:trPr>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7F09CC">
            <w:r w:rsidRPr="00DC11F5">
              <w:t>устный</w:t>
            </w:r>
          </w:p>
        </w:tc>
        <w:tc>
          <w:tcPr>
            <w:tcW w:w="5953" w:type="dxa"/>
          </w:tcPr>
          <w:p w:rsidR="000C3B67" w:rsidRPr="00DC11F5" w:rsidRDefault="000C3B67" w:rsidP="007F09CC">
            <w:r>
              <w:t xml:space="preserve">Вопросы к зачету </w:t>
            </w:r>
          </w:p>
        </w:tc>
      </w:tr>
      <w:tr w:rsidR="000C3B67" w:rsidRPr="00DC11F5" w:rsidTr="00D304B7">
        <w:trPr>
          <w:trHeight w:val="242"/>
        </w:trPr>
        <w:tc>
          <w:tcPr>
            <w:tcW w:w="2093" w:type="dxa"/>
            <w:vMerge w:val="restart"/>
          </w:tcPr>
          <w:p w:rsidR="000C3B67" w:rsidRPr="00DC11F5" w:rsidRDefault="000C3B67" w:rsidP="00423689">
            <w:r>
              <w:t>УК-5</w:t>
            </w:r>
          </w:p>
        </w:tc>
        <w:tc>
          <w:tcPr>
            <w:tcW w:w="1843" w:type="dxa"/>
          </w:tcPr>
          <w:p w:rsidR="000C3B67" w:rsidRPr="00DC11F5" w:rsidRDefault="000C3B67" w:rsidP="00B86730">
            <w:pPr>
              <w:widowControl w:val="0"/>
              <w:contextualSpacing/>
              <w:jc w:val="both"/>
            </w:pPr>
            <w:r w:rsidRPr="00DC11F5">
              <w:t>устный</w:t>
            </w:r>
          </w:p>
        </w:tc>
        <w:tc>
          <w:tcPr>
            <w:tcW w:w="5953" w:type="dxa"/>
          </w:tcPr>
          <w:p w:rsidR="000C3B67" w:rsidRPr="00DC11F5" w:rsidRDefault="000C3B67" w:rsidP="00423689">
            <w:pPr>
              <w:tabs>
                <w:tab w:val="left" w:pos="5700"/>
              </w:tabs>
            </w:pPr>
            <w:r>
              <w:t>Решение ситуационных задач, выполнение практических заданий</w:t>
            </w:r>
          </w:p>
        </w:tc>
      </w:tr>
      <w:tr w:rsidR="000C3B67" w:rsidRPr="00DC11F5" w:rsidTr="00D304B7">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423689">
            <w:r w:rsidRPr="00DC11F5">
              <w:t>письменный</w:t>
            </w:r>
          </w:p>
        </w:tc>
        <w:tc>
          <w:tcPr>
            <w:tcW w:w="5953" w:type="dxa"/>
          </w:tcPr>
          <w:p w:rsidR="000C3B67" w:rsidRPr="00DC11F5" w:rsidRDefault="000C3B67" w:rsidP="00423689">
            <w:r w:rsidRPr="00DC11F5">
              <w:t xml:space="preserve">Тест </w:t>
            </w:r>
          </w:p>
        </w:tc>
      </w:tr>
      <w:tr w:rsidR="000C3B67" w:rsidRPr="00DC11F5" w:rsidTr="00D304B7">
        <w:tc>
          <w:tcPr>
            <w:tcW w:w="2093" w:type="dxa"/>
            <w:vMerge/>
          </w:tcPr>
          <w:p w:rsidR="000C3B67" w:rsidRPr="00DC11F5" w:rsidRDefault="000C3B67" w:rsidP="00423689">
            <w:pPr>
              <w:widowControl w:val="0"/>
              <w:contextualSpacing/>
              <w:jc w:val="both"/>
            </w:pPr>
          </w:p>
        </w:tc>
        <w:tc>
          <w:tcPr>
            <w:tcW w:w="1843" w:type="dxa"/>
          </w:tcPr>
          <w:p w:rsidR="000C3B67" w:rsidRPr="00DC11F5" w:rsidRDefault="000C3B67" w:rsidP="00423689">
            <w:r w:rsidRPr="00DC11F5">
              <w:t>устный</w:t>
            </w:r>
          </w:p>
        </w:tc>
        <w:tc>
          <w:tcPr>
            <w:tcW w:w="5953" w:type="dxa"/>
          </w:tcPr>
          <w:p w:rsidR="000C3B67" w:rsidRPr="00DC11F5" w:rsidRDefault="000C3B67" w:rsidP="00423689">
            <w:r>
              <w:t xml:space="preserve">Вопросы к зачету </w:t>
            </w:r>
          </w:p>
        </w:tc>
      </w:tr>
      <w:tr w:rsidR="000C3B67" w:rsidRPr="00DC11F5" w:rsidTr="00D304B7">
        <w:trPr>
          <w:trHeight w:val="242"/>
        </w:trPr>
        <w:tc>
          <w:tcPr>
            <w:tcW w:w="2093" w:type="dxa"/>
            <w:vMerge w:val="restart"/>
          </w:tcPr>
          <w:p w:rsidR="000C3B67" w:rsidRPr="00DC11F5" w:rsidRDefault="000C3B67" w:rsidP="00B86730">
            <w:r>
              <w:t>ОПК-2</w:t>
            </w:r>
          </w:p>
        </w:tc>
        <w:tc>
          <w:tcPr>
            <w:tcW w:w="1843" w:type="dxa"/>
          </w:tcPr>
          <w:p w:rsidR="000C3B67" w:rsidRPr="00DC11F5" w:rsidRDefault="000C3B67" w:rsidP="00B86730">
            <w:pPr>
              <w:widowControl w:val="0"/>
              <w:contextualSpacing/>
              <w:jc w:val="both"/>
            </w:pPr>
            <w:r w:rsidRPr="00DC11F5">
              <w:t>устный</w:t>
            </w:r>
          </w:p>
        </w:tc>
        <w:tc>
          <w:tcPr>
            <w:tcW w:w="5953" w:type="dxa"/>
          </w:tcPr>
          <w:p w:rsidR="000C3B67" w:rsidRPr="00DC11F5" w:rsidRDefault="000C3B67" w:rsidP="001E09F1">
            <w:pPr>
              <w:tabs>
                <w:tab w:val="left" w:pos="5700"/>
              </w:tabs>
            </w:pPr>
            <w:r>
              <w:t>Решение ситуационных задач, выполнение практических заданий</w:t>
            </w:r>
          </w:p>
        </w:tc>
      </w:tr>
      <w:tr w:rsidR="000C3B67" w:rsidRPr="00DC11F5" w:rsidTr="00D304B7">
        <w:tc>
          <w:tcPr>
            <w:tcW w:w="2093" w:type="dxa"/>
            <w:vMerge/>
          </w:tcPr>
          <w:p w:rsidR="000C3B67" w:rsidRPr="00DC11F5" w:rsidRDefault="000C3B67" w:rsidP="001E09F1">
            <w:pPr>
              <w:widowControl w:val="0"/>
              <w:contextualSpacing/>
              <w:jc w:val="both"/>
            </w:pPr>
          </w:p>
        </w:tc>
        <w:tc>
          <w:tcPr>
            <w:tcW w:w="1843" w:type="dxa"/>
          </w:tcPr>
          <w:p w:rsidR="000C3B67" w:rsidRPr="00DC11F5" w:rsidRDefault="000C3B67" w:rsidP="001E09F1">
            <w:r w:rsidRPr="00DC11F5">
              <w:t>письменный</w:t>
            </w:r>
          </w:p>
        </w:tc>
        <w:tc>
          <w:tcPr>
            <w:tcW w:w="5953" w:type="dxa"/>
          </w:tcPr>
          <w:p w:rsidR="000C3B67" w:rsidRPr="00DC11F5" w:rsidRDefault="000C3B67" w:rsidP="001E09F1">
            <w:r w:rsidRPr="00DC11F5">
              <w:t xml:space="preserve">Тест </w:t>
            </w:r>
          </w:p>
        </w:tc>
      </w:tr>
      <w:tr w:rsidR="000C3B67" w:rsidRPr="00DC11F5" w:rsidTr="00D304B7">
        <w:tc>
          <w:tcPr>
            <w:tcW w:w="2093" w:type="dxa"/>
            <w:vMerge/>
          </w:tcPr>
          <w:p w:rsidR="000C3B67" w:rsidRPr="00DC11F5" w:rsidRDefault="000C3B67" w:rsidP="001E09F1">
            <w:pPr>
              <w:widowControl w:val="0"/>
              <w:contextualSpacing/>
              <w:jc w:val="both"/>
            </w:pPr>
          </w:p>
        </w:tc>
        <w:tc>
          <w:tcPr>
            <w:tcW w:w="1843" w:type="dxa"/>
          </w:tcPr>
          <w:p w:rsidR="000C3B67" w:rsidRPr="00DC11F5" w:rsidRDefault="000C3B67" w:rsidP="001E09F1">
            <w:r w:rsidRPr="00DC11F5">
              <w:t>устный</w:t>
            </w:r>
          </w:p>
        </w:tc>
        <w:tc>
          <w:tcPr>
            <w:tcW w:w="5953" w:type="dxa"/>
          </w:tcPr>
          <w:p w:rsidR="000C3B67" w:rsidRPr="00DC11F5" w:rsidRDefault="000C3B67" w:rsidP="001E09F1">
            <w:r>
              <w:t xml:space="preserve">Вопросы к зачету </w:t>
            </w:r>
          </w:p>
        </w:tc>
      </w:tr>
    </w:tbl>
    <w:p w:rsidR="000C3B67" w:rsidRPr="00DC11F5" w:rsidRDefault="000C3B67" w:rsidP="00A818FD">
      <w:pPr>
        <w:ind w:firstLine="567"/>
        <w:jc w:val="both"/>
      </w:pPr>
    </w:p>
    <w:p w:rsidR="000C3B67" w:rsidRPr="00DC11F5" w:rsidRDefault="000C3B67" w:rsidP="00A818FD">
      <w:pPr>
        <w:jc w:val="both"/>
        <w:rPr>
          <w:b/>
          <w:lang w:eastAsia="en-US"/>
        </w:rPr>
      </w:pPr>
      <w:r w:rsidRPr="00DC11F5">
        <w:rPr>
          <w:b/>
          <w:lang w:eastAsia="en-US"/>
        </w:rPr>
        <w:t>2.Критерии освоения компетенций</w:t>
      </w:r>
    </w:p>
    <w:p w:rsidR="000C3B67" w:rsidRPr="00DC11F5" w:rsidRDefault="000C3B67" w:rsidP="00A818FD">
      <w:pPr>
        <w:jc w:val="both"/>
        <w:rPr>
          <w:lang w:eastAsia="en-US"/>
        </w:rPr>
      </w:pPr>
    </w:p>
    <w:p w:rsidR="000C3B67" w:rsidRPr="00DC11F5" w:rsidRDefault="000C3B67"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3B67" w:rsidRDefault="000C3B67" w:rsidP="00A818FD">
      <w:pPr>
        <w:jc w:val="center"/>
        <w:rPr>
          <w:b/>
          <w:bCs/>
          <w:lang w:eastAsia="en-US"/>
        </w:rPr>
      </w:pPr>
    </w:p>
    <w:p w:rsidR="000C3B67" w:rsidRPr="00BF46C4" w:rsidRDefault="000C3B67" w:rsidP="00A818F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Шкала оценивания</w:t>
            </w:r>
          </w:p>
        </w:tc>
        <w:tc>
          <w:tcPr>
            <w:tcW w:w="4007" w:type="pct"/>
            <w:vAlign w:val="center"/>
          </w:tcPr>
          <w:p w:rsidR="000C3B67" w:rsidRPr="00BF46C4" w:rsidRDefault="000C3B67" w:rsidP="00423689">
            <w:pPr>
              <w:jc w:val="center"/>
              <w:rPr>
                <w:b/>
                <w:lang w:eastAsia="en-US"/>
              </w:rPr>
            </w:pPr>
            <w:r w:rsidRPr="00BF46C4">
              <w:rPr>
                <w:b/>
                <w:bCs/>
                <w:lang w:eastAsia="en-US"/>
              </w:rPr>
              <w:t>Показатели оценивания компетенций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Отлично</w:t>
            </w:r>
          </w:p>
        </w:tc>
        <w:tc>
          <w:tcPr>
            <w:tcW w:w="4007" w:type="pct"/>
          </w:tcPr>
          <w:p w:rsidR="000C3B67" w:rsidRPr="00BF46C4" w:rsidRDefault="000C3B67"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3B67" w:rsidRPr="00BF46C4" w:rsidRDefault="000C3B67" w:rsidP="00423689">
            <w:pPr>
              <w:rPr>
                <w:bCs/>
                <w:lang w:eastAsia="en-US"/>
              </w:rPr>
            </w:pPr>
            <w:r w:rsidRPr="00BF46C4">
              <w:rPr>
                <w:bCs/>
                <w:lang w:eastAsia="en-US"/>
              </w:rPr>
              <w:t>- делает квалифицированные выводы и обобщения;</w:t>
            </w:r>
          </w:p>
          <w:p w:rsidR="000C3B67" w:rsidRPr="00BF46C4" w:rsidRDefault="000C3B67" w:rsidP="00423689">
            <w:pPr>
              <w:rPr>
                <w:bCs/>
                <w:lang w:eastAsia="en-US"/>
              </w:rPr>
            </w:pPr>
            <w:r w:rsidRPr="00BF46C4">
              <w:rPr>
                <w:bCs/>
                <w:lang w:eastAsia="en-US"/>
              </w:rPr>
              <w:t>- владеет на высококвалифицированном уровне системой понятий.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Хорошо</w:t>
            </w:r>
          </w:p>
        </w:tc>
        <w:tc>
          <w:tcPr>
            <w:tcW w:w="4007" w:type="pct"/>
          </w:tcPr>
          <w:p w:rsidR="000C3B67" w:rsidRPr="00BF46C4" w:rsidRDefault="000C3B67"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3B67" w:rsidRPr="00BF46C4" w:rsidRDefault="000C3B67" w:rsidP="00423689">
            <w:pPr>
              <w:rPr>
                <w:bCs/>
                <w:lang w:eastAsia="en-US"/>
              </w:rPr>
            </w:pPr>
            <w:r w:rsidRPr="00BF46C4">
              <w:rPr>
                <w:bCs/>
                <w:lang w:eastAsia="en-US"/>
              </w:rPr>
              <w:t>- затрудняется в формулировании квалифицированных выводов и обобщений;</w:t>
            </w:r>
          </w:p>
          <w:p w:rsidR="000C3B67" w:rsidRPr="00BF46C4" w:rsidRDefault="000C3B67" w:rsidP="00423689">
            <w:pPr>
              <w:rPr>
                <w:bCs/>
                <w:lang w:eastAsia="en-US"/>
              </w:rPr>
            </w:pPr>
            <w:r w:rsidRPr="00BF46C4">
              <w:rPr>
                <w:bCs/>
                <w:lang w:eastAsia="en-US"/>
              </w:rPr>
              <w:t>- владеет на достаточном уровне системой понятий.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Удовлетворительно</w:t>
            </w:r>
          </w:p>
        </w:tc>
        <w:tc>
          <w:tcPr>
            <w:tcW w:w="4007" w:type="pct"/>
          </w:tcPr>
          <w:p w:rsidR="000C3B67" w:rsidRPr="00BF46C4" w:rsidRDefault="000C3B67" w:rsidP="00423689">
            <w:pPr>
              <w:rPr>
                <w:bCs/>
                <w:lang w:eastAsia="en-US"/>
              </w:rPr>
            </w:pPr>
            <w:r w:rsidRPr="00BF46C4">
              <w:rPr>
                <w:bCs/>
                <w:lang w:eastAsia="en-US"/>
              </w:rPr>
              <w:t>- студент ориентируется в материале, однако затрудняется в его изложении;</w:t>
            </w:r>
          </w:p>
          <w:p w:rsidR="000C3B67" w:rsidRPr="00BF46C4" w:rsidRDefault="000C3B67" w:rsidP="00423689">
            <w:pPr>
              <w:rPr>
                <w:bCs/>
                <w:lang w:eastAsia="en-US"/>
              </w:rPr>
            </w:pPr>
            <w:r w:rsidRPr="00BF46C4">
              <w:rPr>
                <w:bCs/>
                <w:lang w:eastAsia="en-US"/>
              </w:rPr>
              <w:t>- показывает недостаточность знаний основной и дополнительной литературы;</w:t>
            </w:r>
          </w:p>
          <w:p w:rsidR="000C3B67" w:rsidRPr="00BF46C4" w:rsidRDefault="000C3B67" w:rsidP="00423689">
            <w:pPr>
              <w:rPr>
                <w:bCs/>
                <w:lang w:eastAsia="en-US"/>
              </w:rPr>
            </w:pPr>
            <w:r w:rsidRPr="00BF46C4">
              <w:rPr>
                <w:bCs/>
                <w:lang w:eastAsia="en-US"/>
              </w:rPr>
              <w:t>- слабо аргументирует научные положения;</w:t>
            </w:r>
          </w:p>
          <w:p w:rsidR="000C3B67" w:rsidRPr="00BF46C4" w:rsidRDefault="000C3B67" w:rsidP="00423689">
            <w:pPr>
              <w:rPr>
                <w:bCs/>
                <w:lang w:eastAsia="en-US"/>
              </w:rPr>
            </w:pPr>
            <w:r w:rsidRPr="00BF46C4">
              <w:rPr>
                <w:bCs/>
                <w:lang w:eastAsia="en-US"/>
              </w:rPr>
              <w:t>- практически не способен сформулировать выводы и обобщения;</w:t>
            </w:r>
          </w:p>
          <w:p w:rsidR="000C3B67" w:rsidRPr="00BF46C4" w:rsidRDefault="000C3B67" w:rsidP="00423689">
            <w:pPr>
              <w:rPr>
                <w:bCs/>
                <w:lang w:eastAsia="en-US"/>
              </w:rPr>
            </w:pPr>
            <w:r w:rsidRPr="00BF46C4">
              <w:rPr>
                <w:bCs/>
                <w:lang w:eastAsia="en-US"/>
              </w:rPr>
              <w:t>- частично владеет системой понятий.</w:t>
            </w:r>
          </w:p>
        </w:tc>
      </w:tr>
      <w:tr w:rsidR="000C3B67" w:rsidRPr="00BF46C4" w:rsidTr="00423689">
        <w:trPr>
          <w:jc w:val="center"/>
        </w:trPr>
        <w:tc>
          <w:tcPr>
            <w:tcW w:w="993" w:type="pct"/>
            <w:vAlign w:val="center"/>
          </w:tcPr>
          <w:p w:rsidR="000C3B67" w:rsidRPr="00BF46C4" w:rsidRDefault="000C3B67" w:rsidP="00423689">
            <w:pPr>
              <w:jc w:val="center"/>
              <w:rPr>
                <w:b/>
                <w:lang w:eastAsia="en-US"/>
              </w:rPr>
            </w:pPr>
            <w:r w:rsidRPr="00BF46C4">
              <w:rPr>
                <w:b/>
                <w:lang w:eastAsia="en-US"/>
              </w:rPr>
              <w:t>Неудовлетворительно</w:t>
            </w:r>
          </w:p>
        </w:tc>
        <w:tc>
          <w:tcPr>
            <w:tcW w:w="4007" w:type="pct"/>
          </w:tcPr>
          <w:p w:rsidR="000C3B67" w:rsidRPr="00BF46C4" w:rsidRDefault="000C3B67" w:rsidP="00423689">
            <w:pPr>
              <w:rPr>
                <w:bCs/>
                <w:lang w:eastAsia="en-US"/>
              </w:rPr>
            </w:pPr>
            <w:r w:rsidRPr="00BF46C4">
              <w:rPr>
                <w:bCs/>
                <w:lang w:eastAsia="en-US"/>
              </w:rPr>
              <w:t>- студент не усвоил значительной части материала;</w:t>
            </w:r>
          </w:p>
          <w:p w:rsidR="000C3B67" w:rsidRPr="00BF46C4" w:rsidRDefault="000C3B67" w:rsidP="00423689">
            <w:pPr>
              <w:rPr>
                <w:bCs/>
                <w:lang w:eastAsia="en-US"/>
              </w:rPr>
            </w:pPr>
            <w:r w:rsidRPr="00BF46C4">
              <w:rPr>
                <w:bCs/>
                <w:lang w:eastAsia="en-US"/>
              </w:rPr>
              <w:t>-  не может аргументировать научные положения;</w:t>
            </w:r>
          </w:p>
          <w:p w:rsidR="000C3B67" w:rsidRPr="00BF46C4" w:rsidRDefault="000C3B67" w:rsidP="00423689">
            <w:pPr>
              <w:rPr>
                <w:bCs/>
                <w:lang w:eastAsia="en-US"/>
              </w:rPr>
            </w:pPr>
            <w:r w:rsidRPr="00BF46C4">
              <w:rPr>
                <w:bCs/>
                <w:lang w:eastAsia="en-US"/>
              </w:rPr>
              <w:t>- не формулирует квалифицированных выводов и обобщений;</w:t>
            </w:r>
          </w:p>
          <w:p w:rsidR="000C3B67" w:rsidRPr="00BF46C4" w:rsidRDefault="000C3B67" w:rsidP="00423689">
            <w:pPr>
              <w:rPr>
                <w:bCs/>
                <w:lang w:eastAsia="en-US"/>
              </w:rPr>
            </w:pPr>
            <w:r w:rsidRPr="00BF46C4">
              <w:rPr>
                <w:bCs/>
                <w:lang w:eastAsia="en-US"/>
              </w:rPr>
              <w:t>- не владеет системой понятий.</w:t>
            </w:r>
          </w:p>
        </w:tc>
      </w:tr>
    </w:tbl>
    <w:p w:rsidR="000C3B67" w:rsidRPr="00BF46C4" w:rsidRDefault="000C3B67" w:rsidP="00A818FD">
      <w:pPr>
        <w:jc w:val="center"/>
        <w:rPr>
          <w:bCs/>
          <w:lang w:eastAsia="en-US"/>
        </w:rPr>
      </w:pPr>
    </w:p>
    <w:p w:rsidR="000C3B67" w:rsidRPr="00BF46C4" w:rsidRDefault="000C3B67"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3B67" w:rsidRPr="00BF46C4" w:rsidRDefault="000C3B67"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Шкала оценивания</w:t>
            </w:r>
          </w:p>
        </w:tc>
        <w:tc>
          <w:tcPr>
            <w:tcW w:w="3629" w:type="pct"/>
            <w:vAlign w:val="center"/>
          </w:tcPr>
          <w:p w:rsidR="000C3B67" w:rsidRPr="00BF46C4" w:rsidRDefault="000C3B67" w:rsidP="00423689">
            <w:pPr>
              <w:jc w:val="center"/>
              <w:rPr>
                <w:b/>
                <w:lang w:eastAsia="en-US"/>
              </w:rPr>
            </w:pPr>
            <w:r w:rsidRPr="00BF46C4">
              <w:rPr>
                <w:b/>
                <w:bCs/>
                <w:lang w:eastAsia="en-US"/>
              </w:rPr>
              <w:t>Показатели оценивания компетенций</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Отлично</w:t>
            </w:r>
          </w:p>
        </w:tc>
        <w:tc>
          <w:tcPr>
            <w:tcW w:w="3629" w:type="pct"/>
          </w:tcPr>
          <w:p w:rsidR="000C3B67" w:rsidRPr="00BF46C4" w:rsidRDefault="000C3B67"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Хорошо</w:t>
            </w:r>
          </w:p>
        </w:tc>
        <w:tc>
          <w:tcPr>
            <w:tcW w:w="3629" w:type="pct"/>
          </w:tcPr>
          <w:p w:rsidR="000C3B67" w:rsidRPr="00BF46C4" w:rsidRDefault="000C3B67"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Удовлетворительно</w:t>
            </w:r>
          </w:p>
        </w:tc>
        <w:tc>
          <w:tcPr>
            <w:tcW w:w="3629" w:type="pct"/>
          </w:tcPr>
          <w:p w:rsidR="000C3B67" w:rsidRPr="00BF46C4" w:rsidRDefault="000C3B67"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3B67" w:rsidRPr="00BF46C4" w:rsidTr="00423689">
        <w:trPr>
          <w:jc w:val="center"/>
        </w:trPr>
        <w:tc>
          <w:tcPr>
            <w:tcW w:w="1371" w:type="pct"/>
            <w:vAlign w:val="center"/>
          </w:tcPr>
          <w:p w:rsidR="000C3B67" w:rsidRPr="00BF46C4" w:rsidRDefault="000C3B67" w:rsidP="00423689">
            <w:pPr>
              <w:jc w:val="center"/>
              <w:rPr>
                <w:b/>
                <w:lang w:eastAsia="en-US"/>
              </w:rPr>
            </w:pPr>
            <w:r w:rsidRPr="00BF46C4">
              <w:rPr>
                <w:b/>
                <w:lang w:eastAsia="en-US"/>
              </w:rPr>
              <w:t>Неудовлетворительно</w:t>
            </w:r>
          </w:p>
        </w:tc>
        <w:tc>
          <w:tcPr>
            <w:tcW w:w="3629" w:type="pct"/>
          </w:tcPr>
          <w:p w:rsidR="000C3B67" w:rsidRPr="00BF46C4" w:rsidRDefault="000C3B67" w:rsidP="00423689">
            <w:pPr>
              <w:rPr>
                <w:bCs/>
                <w:lang w:eastAsia="en-US"/>
              </w:rPr>
            </w:pPr>
            <w:r w:rsidRPr="00BF46C4">
              <w:rPr>
                <w:bCs/>
                <w:lang w:eastAsia="en-US"/>
              </w:rPr>
              <w:t xml:space="preserve">студент не решил учебно-профессиональную задачу или задание. </w:t>
            </w:r>
          </w:p>
        </w:tc>
      </w:tr>
    </w:tbl>
    <w:p w:rsidR="000C3B67" w:rsidRPr="00BF46C4" w:rsidRDefault="000C3B67" w:rsidP="00A818FD">
      <w:pPr>
        <w:jc w:val="center"/>
        <w:rPr>
          <w:bCs/>
          <w:lang w:eastAsia="en-US"/>
        </w:rPr>
      </w:pPr>
    </w:p>
    <w:p w:rsidR="000C3B67" w:rsidRPr="00BF46C4" w:rsidRDefault="000C3B67"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0C3B67" w:rsidRPr="00BF46C4" w:rsidTr="00423689">
        <w:trPr>
          <w:jc w:val="center"/>
        </w:trPr>
        <w:tc>
          <w:tcPr>
            <w:tcW w:w="1390" w:type="pct"/>
            <w:vAlign w:val="center"/>
          </w:tcPr>
          <w:p w:rsidR="000C3B67" w:rsidRPr="00BF46C4" w:rsidRDefault="000C3B67" w:rsidP="00423689">
            <w:pPr>
              <w:jc w:val="center"/>
              <w:rPr>
                <w:b/>
                <w:lang w:eastAsia="en-US"/>
              </w:rPr>
            </w:pPr>
            <w:r w:rsidRPr="00BF46C4">
              <w:rPr>
                <w:b/>
                <w:lang w:eastAsia="en-US"/>
              </w:rPr>
              <w:t>Шкала оценивания</w:t>
            </w:r>
          </w:p>
        </w:tc>
        <w:tc>
          <w:tcPr>
            <w:tcW w:w="3610" w:type="pct"/>
            <w:vAlign w:val="center"/>
          </w:tcPr>
          <w:p w:rsidR="000C3B67" w:rsidRPr="00BF46C4" w:rsidRDefault="000C3B67" w:rsidP="00423689">
            <w:pPr>
              <w:jc w:val="center"/>
              <w:rPr>
                <w:b/>
                <w:lang w:eastAsia="en-US"/>
              </w:rPr>
            </w:pPr>
            <w:r w:rsidRPr="00BF46C4">
              <w:rPr>
                <w:b/>
                <w:bCs/>
                <w:lang w:eastAsia="en-US"/>
              </w:rPr>
              <w:t>Показатели оценивания компетенций</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Отлично</w:t>
            </w:r>
          </w:p>
        </w:tc>
        <w:tc>
          <w:tcPr>
            <w:tcW w:w="3610" w:type="pct"/>
          </w:tcPr>
          <w:p w:rsidR="000C3B67" w:rsidRPr="00BF46C4" w:rsidRDefault="000C3B67"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Хорошо</w:t>
            </w:r>
          </w:p>
        </w:tc>
        <w:tc>
          <w:tcPr>
            <w:tcW w:w="3610" w:type="pct"/>
          </w:tcPr>
          <w:p w:rsidR="000C3B67" w:rsidRPr="00BF46C4" w:rsidRDefault="000C3B67"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Удовлетворительно</w:t>
            </w:r>
          </w:p>
        </w:tc>
        <w:tc>
          <w:tcPr>
            <w:tcW w:w="3610" w:type="pct"/>
          </w:tcPr>
          <w:p w:rsidR="000C3B67" w:rsidRPr="00BF46C4" w:rsidRDefault="000C3B67"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3B67" w:rsidRPr="00BF46C4" w:rsidTr="00423689">
        <w:trPr>
          <w:jc w:val="center"/>
        </w:trPr>
        <w:tc>
          <w:tcPr>
            <w:tcW w:w="1390" w:type="pct"/>
          </w:tcPr>
          <w:p w:rsidR="000C3B67" w:rsidRPr="00BF46C4" w:rsidRDefault="000C3B67" w:rsidP="00423689">
            <w:pPr>
              <w:jc w:val="center"/>
              <w:rPr>
                <w:b/>
                <w:lang w:eastAsia="en-US"/>
              </w:rPr>
            </w:pPr>
            <w:r w:rsidRPr="00BF46C4">
              <w:rPr>
                <w:b/>
                <w:lang w:eastAsia="en-US"/>
              </w:rPr>
              <w:t>Неудовлетворительно</w:t>
            </w:r>
          </w:p>
        </w:tc>
        <w:tc>
          <w:tcPr>
            <w:tcW w:w="3610" w:type="pct"/>
          </w:tcPr>
          <w:p w:rsidR="000C3B67" w:rsidRPr="00BF46C4" w:rsidRDefault="000C3B67"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C3B67" w:rsidRPr="00DC11F5" w:rsidRDefault="000C3B67" w:rsidP="00A818FD">
      <w:pPr>
        <w:ind w:left="360"/>
        <w:jc w:val="both"/>
        <w:rPr>
          <w:b/>
        </w:rPr>
      </w:pPr>
    </w:p>
    <w:p w:rsidR="000C3B67" w:rsidRPr="00DC11F5" w:rsidRDefault="000C3B67"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3B67" w:rsidRPr="00DC11F5" w:rsidRDefault="000C3B67" w:rsidP="00A818FD">
      <w:pPr>
        <w:autoSpaceDE w:val="0"/>
        <w:autoSpaceDN w:val="0"/>
        <w:adjustRightInd w:val="0"/>
        <w:jc w:val="both"/>
        <w:rPr>
          <w:b/>
          <w:bCs/>
        </w:rPr>
      </w:pPr>
    </w:p>
    <w:p w:rsidR="000C3B67" w:rsidRPr="00DC11F5" w:rsidRDefault="000C3B67"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C3B67" w:rsidRPr="008A7E41" w:rsidRDefault="000C3B67" w:rsidP="00A818FD">
      <w:pPr>
        <w:autoSpaceDE w:val="0"/>
        <w:autoSpaceDN w:val="0"/>
        <w:adjustRightInd w:val="0"/>
        <w:jc w:val="center"/>
        <w:rPr>
          <w:b/>
        </w:rPr>
      </w:pPr>
      <w:r w:rsidRPr="008A7E41">
        <w:rPr>
          <w:b/>
        </w:rPr>
        <w:t>Тест</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0C3B67" w:rsidRPr="00AC7F4F" w:rsidRDefault="000C3B67" w:rsidP="00A818FD">
      <w:pPr>
        <w:pStyle w:val="NormalWeb"/>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0C3B67" w:rsidRPr="00AC7F4F" w:rsidRDefault="000C3B67"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0C3B67" w:rsidRPr="00AC7F4F" w:rsidRDefault="000C3B67" w:rsidP="00A818FD">
      <w:pPr>
        <w:jc w:val="both"/>
        <w:rPr>
          <w:spacing w:val="-10"/>
        </w:rPr>
      </w:pPr>
      <w:r w:rsidRPr="00AC7F4F">
        <w:rPr>
          <w:spacing w:val="-10"/>
        </w:rPr>
        <w:t>а)</w:t>
      </w:r>
      <w:r w:rsidRPr="00AC7F4F">
        <w:t> </w:t>
      </w:r>
      <w:r w:rsidRPr="00AC7F4F">
        <w:rPr>
          <w:spacing w:val="-10"/>
        </w:rPr>
        <w:t>критическая функция социологии;                                                          </w:t>
      </w:r>
    </w:p>
    <w:p w:rsidR="000C3B67" w:rsidRPr="00AC7F4F" w:rsidRDefault="000C3B67"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0C3B67" w:rsidRPr="00AC7F4F" w:rsidRDefault="000C3B67"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0C3B67" w:rsidRPr="00AC7F4F" w:rsidRDefault="000C3B67" w:rsidP="00A818FD">
      <w:pPr>
        <w:jc w:val="both"/>
      </w:pPr>
      <w:r w:rsidRPr="00AC7F4F">
        <w:rPr>
          <w:spacing w:val="-10"/>
        </w:rPr>
        <w:t>г)</w:t>
      </w:r>
      <w:r w:rsidRPr="00AC7F4F">
        <w:t> </w:t>
      </w:r>
      <w:r w:rsidRPr="00AC7F4F">
        <w:rPr>
          <w:spacing w:val="-10"/>
        </w:rPr>
        <w:t>управленческая функция социологии.</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widowControl w:val="0"/>
        <w:jc w:val="both"/>
        <w:rPr>
          <w:b/>
        </w:rPr>
      </w:pPr>
      <w:r w:rsidRPr="00AC7F4F">
        <w:rPr>
          <w:b/>
        </w:rPr>
        <w:t>6. В чем состоит прикладная функция социологии?</w:t>
      </w:r>
    </w:p>
    <w:p w:rsidR="000C3B67" w:rsidRPr="00AC7F4F" w:rsidRDefault="000C3B67" w:rsidP="00A818FD">
      <w:pPr>
        <w:pStyle w:val="body"/>
        <w:widowControl w:val="0"/>
        <w:ind w:firstLine="0"/>
        <w:rPr>
          <w:szCs w:val="24"/>
        </w:rPr>
      </w:pPr>
      <w:r w:rsidRPr="00AC7F4F">
        <w:rPr>
          <w:szCs w:val="24"/>
        </w:rPr>
        <w:t>а) обогащение социологической теории</w:t>
      </w:r>
    </w:p>
    <w:p w:rsidR="000C3B67" w:rsidRPr="00AC7F4F" w:rsidRDefault="000C3B67"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0C3B67" w:rsidRPr="00AC7F4F" w:rsidRDefault="000C3B67" w:rsidP="00A818FD">
      <w:pPr>
        <w:pStyle w:val="body"/>
        <w:widowControl w:val="0"/>
        <w:ind w:firstLine="0"/>
        <w:rPr>
          <w:szCs w:val="24"/>
        </w:rPr>
      </w:pPr>
      <w:r w:rsidRPr="00AC7F4F">
        <w:rPr>
          <w:szCs w:val="24"/>
        </w:rPr>
        <w:t>в) создание методологической базы для других наук</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rPr>
          <w:b/>
        </w:rPr>
      </w:pPr>
      <w:r w:rsidRPr="00AC7F4F">
        <w:rPr>
          <w:b/>
          <w:spacing w:val="-10"/>
        </w:rPr>
        <w:t>7.</w:t>
      </w:r>
      <w:r w:rsidRPr="00AC7F4F">
        <w:rPr>
          <w:b/>
        </w:rPr>
        <w:t> </w:t>
      </w:r>
      <w:r w:rsidRPr="00AC7F4F">
        <w:rPr>
          <w:b/>
          <w:iCs/>
        </w:rPr>
        <w:t>Социальная система характеризуется:</w:t>
      </w:r>
    </w:p>
    <w:p w:rsidR="000C3B67" w:rsidRPr="00AC7F4F" w:rsidRDefault="000C3B67" w:rsidP="00A818FD">
      <w:pPr>
        <w:rPr>
          <w:spacing w:val="-10"/>
        </w:rPr>
      </w:pPr>
      <w:r w:rsidRPr="00AC7F4F">
        <w:rPr>
          <w:spacing w:val="-10"/>
        </w:rPr>
        <w:t>а)</w:t>
      </w:r>
      <w:r w:rsidRPr="00AC7F4F">
        <w:t> </w:t>
      </w:r>
      <w:r w:rsidRPr="00AC7F4F">
        <w:rPr>
          <w:spacing w:val="-10"/>
        </w:rPr>
        <w:t xml:space="preserve">социальной сплоченностью; </w:t>
      </w:r>
    </w:p>
    <w:p w:rsidR="000C3B67" w:rsidRPr="00AC7F4F" w:rsidRDefault="000C3B67" w:rsidP="00A818FD">
      <w:pPr>
        <w:rPr>
          <w:spacing w:val="-10"/>
        </w:rPr>
      </w:pPr>
      <w:r w:rsidRPr="00AC7F4F">
        <w:rPr>
          <w:spacing w:val="-10"/>
        </w:rPr>
        <w:t>б)</w:t>
      </w:r>
      <w:r w:rsidRPr="00AC7F4F">
        <w:t> </w:t>
      </w:r>
      <w:r w:rsidRPr="00AC7F4F">
        <w:rPr>
          <w:spacing w:val="-10"/>
        </w:rPr>
        <w:t>социальным статусом; </w:t>
      </w:r>
    </w:p>
    <w:p w:rsidR="000C3B67" w:rsidRPr="00AC7F4F" w:rsidRDefault="000C3B67" w:rsidP="00A818FD">
      <w:pPr>
        <w:rPr>
          <w:bCs/>
          <w:spacing w:val="-10"/>
        </w:rPr>
      </w:pPr>
      <w:r w:rsidRPr="00AC7F4F">
        <w:rPr>
          <w:bCs/>
          <w:spacing w:val="-10"/>
        </w:rPr>
        <w:t>в)</w:t>
      </w:r>
      <w:r w:rsidRPr="00AC7F4F">
        <w:t> </w:t>
      </w:r>
      <w:r w:rsidRPr="00AC7F4F">
        <w:rPr>
          <w:bCs/>
          <w:spacing w:val="-10"/>
        </w:rPr>
        <w:t>социальной структурой; </w:t>
      </w:r>
    </w:p>
    <w:p w:rsidR="000C3B67" w:rsidRPr="00AC7F4F" w:rsidRDefault="000C3B67" w:rsidP="00A818FD">
      <w:r w:rsidRPr="00AC7F4F">
        <w:rPr>
          <w:spacing w:val="-10"/>
        </w:rPr>
        <w:t>г)</w:t>
      </w:r>
      <w:r w:rsidRPr="00AC7F4F">
        <w:t> </w:t>
      </w:r>
      <w:r w:rsidRPr="00AC7F4F">
        <w:rPr>
          <w:spacing w:val="-10"/>
        </w:rPr>
        <w:t>социальным конфликтом.</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0C3B67" w:rsidRPr="00AC7F4F" w:rsidRDefault="000C3B67" w:rsidP="00A818FD">
      <w:pPr>
        <w:rPr>
          <w:spacing w:val="-10"/>
        </w:rPr>
      </w:pPr>
      <w:r w:rsidRPr="00AC7F4F">
        <w:rPr>
          <w:spacing w:val="-10"/>
        </w:rPr>
        <w:t>а)</w:t>
      </w:r>
      <w:r w:rsidRPr="00AC7F4F">
        <w:t> </w:t>
      </w:r>
      <w:r w:rsidRPr="00AC7F4F">
        <w:rPr>
          <w:spacing w:val="-10"/>
        </w:rPr>
        <w:t>социальное движение; </w:t>
      </w:r>
    </w:p>
    <w:p w:rsidR="000C3B67" w:rsidRPr="00AC7F4F" w:rsidRDefault="000C3B67" w:rsidP="00A818FD">
      <w:pPr>
        <w:rPr>
          <w:bCs/>
          <w:spacing w:val="-10"/>
        </w:rPr>
      </w:pPr>
      <w:r w:rsidRPr="00AC7F4F">
        <w:rPr>
          <w:bCs/>
          <w:spacing w:val="-10"/>
        </w:rPr>
        <w:t>б)</w:t>
      </w:r>
      <w:r w:rsidRPr="00AC7F4F">
        <w:t> </w:t>
      </w:r>
      <w:r w:rsidRPr="00AC7F4F">
        <w:rPr>
          <w:bCs/>
          <w:spacing w:val="-10"/>
        </w:rPr>
        <w:t>социальное изменение; </w:t>
      </w:r>
    </w:p>
    <w:p w:rsidR="000C3B67" w:rsidRPr="00AC7F4F" w:rsidRDefault="000C3B67" w:rsidP="00A818FD">
      <w:pPr>
        <w:rPr>
          <w:spacing w:val="-10"/>
        </w:rPr>
      </w:pPr>
      <w:r w:rsidRPr="00AC7F4F">
        <w:rPr>
          <w:spacing w:val="-10"/>
        </w:rPr>
        <w:t>в)</w:t>
      </w:r>
      <w:r w:rsidRPr="00AC7F4F">
        <w:t> </w:t>
      </w:r>
      <w:r w:rsidRPr="00AC7F4F">
        <w:rPr>
          <w:spacing w:val="-10"/>
        </w:rPr>
        <w:t>социальный контроль;</w:t>
      </w:r>
    </w:p>
    <w:p w:rsidR="000C3B67" w:rsidRPr="00AC7F4F" w:rsidRDefault="000C3B67" w:rsidP="00A818FD">
      <w:pPr>
        <w:rPr>
          <w:spacing w:val="-10"/>
        </w:rPr>
      </w:pPr>
      <w:r w:rsidRPr="00AC7F4F">
        <w:rPr>
          <w:spacing w:val="-10"/>
        </w:rPr>
        <w:t xml:space="preserve"> г)</w:t>
      </w:r>
      <w:r w:rsidRPr="00AC7F4F">
        <w:t> </w:t>
      </w:r>
      <w:r w:rsidRPr="00AC7F4F">
        <w:rPr>
          <w:spacing w:val="-10"/>
        </w:rPr>
        <w:t>социальный процесс.</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rPr>
          <w:b/>
          <w:iCs/>
        </w:rPr>
      </w:pPr>
      <w:r w:rsidRPr="00AC7F4F">
        <w:rPr>
          <w:b/>
          <w:spacing w:val="-10"/>
        </w:rPr>
        <w:t>13.</w:t>
      </w:r>
      <w:r w:rsidRPr="00AC7F4F">
        <w:rPr>
          <w:b/>
        </w:rPr>
        <w:t> </w:t>
      </w:r>
      <w:r w:rsidRPr="00AC7F4F">
        <w:rPr>
          <w:b/>
          <w:iCs/>
        </w:rPr>
        <w:t>Социальная структура характеризуется: </w:t>
      </w:r>
    </w:p>
    <w:p w:rsidR="000C3B67" w:rsidRPr="00AC7F4F" w:rsidRDefault="000C3B67" w:rsidP="00A818FD">
      <w:pPr>
        <w:rPr>
          <w:spacing w:val="-10"/>
        </w:rPr>
      </w:pPr>
      <w:r w:rsidRPr="00AC7F4F">
        <w:rPr>
          <w:spacing w:val="-10"/>
        </w:rPr>
        <w:t>а)</w:t>
      </w:r>
      <w:r w:rsidRPr="00AC7F4F">
        <w:t> </w:t>
      </w:r>
      <w:r w:rsidRPr="00AC7F4F">
        <w:rPr>
          <w:spacing w:val="-10"/>
        </w:rPr>
        <w:t>горизонтальной упорядоченностью;</w:t>
      </w:r>
    </w:p>
    <w:p w:rsidR="000C3B67" w:rsidRPr="00AC7F4F" w:rsidRDefault="000C3B67" w:rsidP="00A818FD">
      <w:r w:rsidRPr="00AC7F4F">
        <w:rPr>
          <w:spacing w:val="-10"/>
        </w:rPr>
        <w:t>б)</w:t>
      </w:r>
      <w:r w:rsidRPr="00AC7F4F">
        <w:t> </w:t>
      </w:r>
      <w:r w:rsidRPr="00AC7F4F">
        <w:rPr>
          <w:spacing w:val="-10"/>
        </w:rPr>
        <w:t>вертикальной упорядоченностью;</w:t>
      </w:r>
    </w:p>
    <w:p w:rsidR="000C3B67" w:rsidRPr="00AC7F4F" w:rsidRDefault="000C3B67"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0C3B67" w:rsidRPr="00AC7F4F" w:rsidRDefault="000C3B67" w:rsidP="00A818FD">
      <w:r w:rsidRPr="00AC7F4F">
        <w:rPr>
          <w:spacing w:val="-10"/>
        </w:rPr>
        <w:t>г)</w:t>
      </w:r>
      <w:r w:rsidRPr="00AC7F4F">
        <w:t> </w:t>
      </w:r>
      <w:r w:rsidRPr="00AC7F4F">
        <w:rPr>
          <w:spacing w:val="-10"/>
        </w:rPr>
        <w:t>отсутствием упорядоченности.</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род;</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0C3B67" w:rsidRPr="00AC7F4F" w:rsidRDefault="000C3B67" w:rsidP="00A818FD">
      <w:pPr>
        <w:pStyle w:val="NormalWeb"/>
        <w:spacing w:after="0"/>
        <w:rPr>
          <w:rFonts w:ascii="Times New Roman" w:hAnsi="Times New Roman"/>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0C3B67" w:rsidRPr="00AC7F4F" w:rsidRDefault="000C3B67" w:rsidP="00A818FD">
      <w:pPr>
        <w:pStyle w:val="NormalWeb"/>
        <w:spacing w:after="0"/>
        <w:rPr>
          <w:rFonts w:ascii="Times New Roman" w:hAnsi="Times New Roman"/>
          <w:b/>
          <w:bCs/>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19. Что такое референтная группа:</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0C3B67" w:rsidRPr="00AC7F4F" w:rsidRDefault="000C3B67" w:rsidP="00A818FD">
      <w:pPr>
        <w:pStyle w:val="NormalWeb"/>
        <w:spacing w:after="0"/>
        <w:rPr>
          <w:rFonts w:ascii="Times New Roman" w:hAnsi="Times New Roman"/>
          <w:color w:val="auto"/>
          <w:sz w:val="24"/>
          <w:szCs w:val="24"/>
        </w:rPr>
      </w:pP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0C3B67" w:rsidRPr="00AC7F4F" w:rsidRDefault="000C3B67" w:rsidP="00A818FD">
      <w:pPr>
        <w:pStyle w:val="NormalWeb"/>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0C3B67" w:rsidRPr="00DC11F5" w:rsidRDefault="000C3B67" w:rsidP="00A818FD">
      <w:pPr>
        <w:autoSpaceDE w:val="0"/>
        <w:autoSpaceDN w:val="0"/>
        <w:adjustRightInd w:val="0"/>
        <w:jc w:val="both"/>
      </w:pPr>
    </w:p>
    <w:p w:rsidR="000C3B67" w:rsidRPr="00DC11F5" w:rsidRDefault="000C3B67" w:rsidP="00A818FD">
      <w:pPr>
        <w:autoSpaceDE w:val="0"/>
        <w:autoSpaceDN w:val="0"/>
        <w:adjustRightInd w:val="0"/>
        <w:jc w:val="center"/>
        <w:rPr>
          <w:b/>
          <w:bCs/>
        </w:rPr>
      </w:pPr>
      <w:r w:rsidRPr="00DC11F5">
        <w:rPr>
          <w:b/>
          <w:bCs/>
        </w:rPr>
        <w:t>Прим</w:t>
      </w:r>
      <w:r>
        <w:rPr>
          <w:b/>
          <w:bCs/>
        </w:rPr>
        <w:t xml:space="preserve">ерный список вопросов </w:t>
      </w:r>
    </w:p>
    <w:p w:rsidR="000C3B67" w:rsidRDefault="000C3B67" w:rsidP="00A818FD">
      <w:pPr>
        <w:autoSpaceDE w:val="0"/>
        <w:autoSpaceDN w:val="0"/>
        <w:adjustRightInd w:val="0"/>
        <w:jc w:val="center"/>
        <w:rPr>
          <w:b/>
          <w:bCs/>
        </w:rPr>
      </w:pPr>
    </w:p>
    <w:p w:rsidR="000C3B67" w:rsidRPr="00C218C5" w:rsidRDefault="000C3B67" w:rsidP="00A818FD">
      <w:pPr>
        <w:ind w:firstLine="300"/>
        <w:jc w:val="both"/>
        <w:rPr>
          <w:color w:val="000000"/>
        </w:rPr>
      </w:pPr>
      <w:r w:rsidRPr="00C218C5">
        <w:rPr>
          <w:color w:val="000000"/>
        </w:rPr>
        <w:t>Вопросы к зачету:</w:t>
      </w:r>
    </w:p>
    <w:p w:rsidR="000C3B67" w:rsidRPr="00C218C5" w:rsidRDefault="000C3B67" w:rsidP="00A818FD">
      <w:pPr>
        <w:ind w:firstLine="300"/>
        <w:jc w:val="both"/>
        <w:rPr>
          <w:color w:val="000000"/>
        </w:rPr>
      </w:pPr>
      <w:r w:rsidRPr="00C218C5">
        <w:rPr>
          <w:color w:val="000000"/>
        </w:rPr>
        <w:t>1. Специфика социологического знания.</w:t>
      </w:r>
    </w:p>
    <w:p w:rsidR="000C3B67" w:rsidRPr="00C218C5" w:rsidRDefault="000C3B67" w:rsidP="00A818FD">
      <w:pPr>
        <w:ind w:firstLine="300"/>
        <w:jc w:val="both"/>
        <w:rPr>
          <w:color w:val="000000"/>
        </w:rPr>
      </w:pPr>
      <w:r w:rsidRPr="00C218C5">
        <w:rPr>
          <w:color w:val="000000"/>
        </w:rPr>
        <w:t>2. Социологическое исследование.</w:t>
      </w:r>
    </w:p>
    <w:p w:rsidR="000C3B67" w:rsidRPr="00C218C5" w:rsidRDefault="000C3B67" w:rsidP="00A818FD">
      <w:pPr>
        <w:ind w:firstLine="300"/>
        <w:jc w:val="both"/>
        <w:rPr>
          <w:color w:val="000000"/>
        </w:rPr>
      </w:pPr>
      <w:r w:rsidRPr="00C218C5">
        <w:rPr>
          <w:color w:val="000000"/>
        </w:rPr>
        <w:t>3. Методы сбора социологической информации.</w:t>
      </w:r>
    </w:p>
    <w:p w:rsidR="000C3B67" w:rsidRPr="00C218C5" w:rsidRDefault="000C3B67" w:rsidP="00A818FD">
      <w:pPr>
        <w:ind w:firstLine="300"/>
        <w:jc w:val="both"/>
        <w:rPr>
          <w:color w:val="000000"/>
        </w:rPr>
      </w:pPr>
      <w:r w:rsidRPr="00C218C5">
        <w:rPr>
          <w:color w:val="000000"/>
        </w:rPr>
        <w:t>4. Культура и ее функции. Базисные элементы культуры.</w:t>
      </w:r>
    </w:p>
    <w:p w:rsidR="000C3B67" w:rsidRPr="00C218C5" w:rsidRDefault="000C3B67" w:rsidP="00A818FD">
      <w:pPr>
        <w:ind w:firstLine="300"/>
        <w:jc w:val="both"/>
        <w:rPr>
          <w:color w:val="000000"/>
        </w:rPr>
      </w:pPr>
      <w:r w:rsidRPr="00C218C5">
        <w:rPr>
          <w:color w:val="000000"/>
        </w:rPr>
        <w:t>5. Многообразие культур.</w:t>
      </w:r>
    </w:p>
    <w:p w:rsidR="000C3B67" w:rsidRPr="00C218C5" w:rsidRDefault="000C3B67" w:rsidP="00A818FD">
      <w:pPr>
        <w:ind w:firstLine="300"/>
        <w:jc w:val="both"/>
        <w:rPr>
          <w:color w:val="000000"/>
        </w:rPr>
      </w:pPr>
      <w:r w:rsidRPr="00C218C5">
        <w:rPr>
          <w:color w:val="000000"/>
        </w:rPr>
        <w:t>6. Социальные качества личности, социальный статус и социальная роль.</w:t>
      </w:r>
    </w:p>
    <w:p w:rsidR="000C3B67" w:rsidRPr="00C218C5" w:rsidRDefault="000C3B67" w:rsidP="00A818FD">
      <w:pPr>
        <w:ind w:firstLine="300"/>
        <w:jc w:val="both"/>
        <w:rPr>
          <w:color w:val="000000"/>
        </w:rPr>
      </w:pPr>
      <w:r w:rsidRPr="00C218C5">
        <w:rPr>
          <w:color w:val="000000"/>
        </w:rPr>
        <w:t>7. Социализация личности.</w:t>
      </w:r>
    </w:p>
    <w:p w:rsidR="000C3B67" w:rsidRDefault="000C3B67" w:rsidP="00A818FD">
      <w:pPr>
        <w:ind w:firstLine="300"/>
        <w:jc w:val="both"/>
        <w:rPr>
          <w:color w:val="000000"/>
        </w:rPr>
      </w:pPr>
      <w:r w:rsidRPr="00C218C5">
        <w:rPr>
          <w:color w:val="000000"/>
        </w:rPr>
        <w:t>8. Концепции социального действия и взаимодействия.</w:t>
      </w:r>
    </w:p>
    <w:p w:rsidR="000C3B67" w:rsidRPr="00C218C5" w:rsidRDefault="000C3B67" w:rsidP="00A818FD">
      <w:pPr>
        <w:ind w:firstLine="300"/>
        <w:jc w:val="both"/>
        <w:rPr>
          <w:color w:val="000000"/>
        </w:rPr>
      </w:pPr>
      <w:r w:rsidRPr="00C218C5">
        <w:rPr>
          <w:color w:val="000000"/>
        </w:rPr>
        <w:t>9. Теории социального взаимодействия.</w:t>
      </w:r>
    </w:p>
    <w:p w:rsidR="000C3B67" w:rsidRPr="00C218C5" w:rsidRDefault="000C3B67"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0C3B67" w:rsidRPr="00C218C5" w:rsidRDefault="000C3B67" w:rsidP="00A818FD">
      <w:pPr>
        <w:ind w:firstLine="300"/>
        <w:jc w:val="both"/>
        <w:rPr>
          <w:color w:val="000000"/>
        </w:rPr>
      </w:pPr>
      <w:r w:rsidRPr="00C218C5">
        <w:rPr>
          <w:color w:val="000000"/>
        </w:rPr>
        <w:t>11. Типология общества.</w:t>
      </w:r>
    </w:p>
    <w:p w:rsidR="000C3B67" w:rsidRPr="00C218C5" w:rsidRDefault="000C3B67" w:rsidP="00A818FD">
      <w:pPr>
        <w:ind w:firstLine="300"/>
        <w:jc w:val="both"/>
        <w:rPr>
          <w:color w:val="000000"/>
        </w:rPr>
      </w:pPr>
      <w:r w:rsidRPr="00C218C5">
        <w:rPr>
          <w:color w:val="000000"/>
        </w:rPr>
        <w:t>12. Социальные группы и их разновидности.</w:t>
      </w:r>
    </w:p>
    <w:p w:rsidR="000C3B67" w:rsidRPr="00C218C5" w:rsidRDefault="000C3B67" w:rsidP="00A818FD">
      <w:pPr>
        <w:ind w:firstLine="300"/>
        <w:jc w:val="both"/>
        <w:rPr>
          <w:color w:val="000000"/>
        </w:rPr>
      </w:pPr>
      <w:r w:rsidRPr="00C218C5">
        <w:rPr>
          <w:color w:val="000000"/>
        </w:rPr>
        <w:t>13. Социальные организации и управление.</w:t>
      </w:r>
    </w:p>
    <w:p w:rsidR="000C3B67" w:rsidRPr="00C218C5" w:rsidRDefault="000C3B67" w:rsidP="00A818FD">
      <w:pPr>
        <w:ind w:firstLine="300"/>
        <w:jc w:val="both"/>
        <w:rPr>
          <w:color w:val="000000"/>
        </w:rPr>
      </w:pPr>
      <w:r w:rsidRPr="00C218C5">
        <w:rPr>
          <w:color w:val="000000"/>
        </w:rPr>
        <w:t>14. Социальная стратификация.</w:t>
      </w:r>
    </w:p>
    <w:p w:rsidR="000C3B67" w:rsidRPr="00C218C5" w:rsidRDefault="000C3B67" w:rsidP="00A818FD">
      <w:pPr>
        <w:ind w:firstLine="300"/>
        <w:jc w:val="both"/>
        <w:rPr>
          <w:color w:val="000000"/>
        </w:rPr>
      </w:pPr>
      <w:r w:rsidRPr="00C218C5">
        <w:rPr>
          <w:color w:val="000000"/>
        </w:rPr>
        <w:t>15. Теории социальной стратификации.</w:t>
      </w:r>
    </w:p>
    <w:p w:rsidR="000C3B67" w:rsidRPr="00C218C5" w:rsidRDefault="000C3B67" w:rsidP="00A818FD">
      <w:pPr>
        <w:ind w:firstLine="300"/>
        <w:jc w:val="both"/>
        <w:rPr>
          <w:color w:val="000000"/>
        </w:rPr>
      </w:pPr>
      <w:r w:rsidRPr="00C218C5">
        <w:rPr>
          <w:color w:val="000000"/>
        </w:rPr>
        <w:t>16. Социальная мобильность.</w:t>
      </w:r>
    </w:p>
    <w:p w:rsidR="000C3B67" w:rsidRPr="00C218C5" w:rsidRDefault="000C3B67" w:rsidP="00A818FD">
      <w:pPr>
        <w:ind w:firstLine="300"/>
        <w:jc w:val="both"/>
        <w:rPr>
          <w:color w:val="000000"/>
        </w:rPr>
      </w:pPr>
      <w:r w:rsidRPr="00C218C5">
        <w:rPr>
          <w:color w:val="000000"/>
        </w:rPr>
        <w:t>17. Понятие и функции социального контроля.</w:t>
      </w:r>
    </w:p>
    <w:p w:rsidR="000C3B67" w:rsidRPr="00C218C5" w:rsidRDefault="000C3B67" w:rsidP="00A818FD">
      <w:pPr>
        <w:ind w:firstLine="300"/>
        <w:jc w:val="both"/>
        <w:rPr>
          <w:color w:val="000000"/>
        </w:rPr>
      </w:pPr>
      <w:r w:rsidRPr="00C218C5">
        <w:rPr>
          <w:color w:val="000000"/>
        </w:rPr>
        <w:t>18. Девиантное поведение и его виды.</w:t>
      </w:r>
    </w:p>
    <w:p w:rsidR="000C3B67" w:rsidRPr="00C218C5" w:rsidRDefault="000C3B67" w:rsidP="00A818FD">
      <w:pPr>
        <w:ind w:firstLine="300"/>
        <w:jc w:val="both"/>
        <w:rPr>
          <w:color w:val="000000"/>
        </w:rPr>
      </w:pPr>
      <w:r w:rsidRPr="00C218C5">
        <w:rPr>
          <w:color w:val="000000"/>
        </w:rPr>
        <w:t>19. Основные подходы к объяснению девиантного поведения.</w:t>
      </w:r>
    </w:p>
    <w:p w:rsidR="000C3B67" w:rsidRPr="00C218C5" w:rsidRDefault="000C3B67" w:rsidP="00A818FD">
      <w:pPr>
        <w:ind w:firstLine="300"/>
        <w:jc w:val="both"/>
        <w:rPr>
          <w:color w:val="000000"/>
        </w:rPr>
      </w:pPr>
      <w:r w:rsidRPr="00C218C5">
        <w:rPr>
          <w:color w:val="000000"/>
        </w:rPr>
        <w:t>20. Понятие и функции социальных институтов.</w:t>
      </w:r>
    </w:p>
    <w:p w:rsidR="000C3B67" w:rsidRDefault="000C3B67" w:rsidP="00A818FD">
      <w:pPr>
        <w:ind w:firstLine="300"/>
        <w:jc w:val="both"/>
        <w:rPr>
          <w:color w:val="000000"/>
        </w:rPr>
      </w:pPr>
      <w:r w:rsidRPr="00C218C5">
        <w:rPr>
          <w:color w:val="000000"/>
        </w:rPr>
        <w:t>21. Основные виды социальных институтов.</w:t>
      </w:r>
    </w:p>
    <w:p w:rsidR="000C3B67" w:rsidRDefault="000C3B67"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0C3B67" w:rsidRDefault="000C3B67" w:rsidP="00A818FD">
      <w:pPr>
        <w:ind w:firstLine="300"/>
        <w:jc w:val="both"/>
        <w:rPr>
          <w:color w:val="333333"/>
        </w:rPr>
      </w:pPr>
      <w:r>
        <w:rPr>
          <w:color w:val="000000"/>
        </w:rPr>
        <w:t xml:space="preserve">23. </w:t>
      </w:r>
      <w:hyperlink r:id="rId12" w:history="1">
        <w:r w:rsidRPr="00C218C5">
          <w:rPr>
            <w:rStyle w:val="Hyperlink"/>
            <w:color w:val="333333"/>
            <w:u w:val="none"/>
          </w:rPr>
          <w:t>Аномия и проблемы эффективности социального контроля.</w:t>
        </w:r>
      </w:hyperlink>
    </w:p>
    <w:p w:rsidR="000C3B67" w:rsidRDefault="000C3B67" w:rsidP="00A818FD">
      <w:pPr>
        <w:ind w:firstLine="300"/>
        <w:jc w:val="both"/>
        <w:rPr>
          <w:color w:val="333333"/>
        </w:rPr>
      </w:pPr>
      <w:r>
        <w:rPr>
          <w:color w:val="333333"/>
        </w:rPr>
        <w:t xml:space="preserve">24. </w:t>
      </w:r>
      <w:hyperlink r:id="rId13" w:history="1">
        <w:r w:rsidRPr="00C218C5">
          <w:rPr>
            <w:rStyle w:val="Hyperlink"/>
            <w:color w:val="333333"/>
            <w:u w:val="none"/>
          </w:rPr>
          <w:t>Факторы социальных изменений.</w:t>
        </w:r>
      </w:hyperlink>
    </w:p>
    <w:p w:rsidR="000C3B67" w:rsidRDefault="000C3B67" w:rsidP="00A818FD">
      <w:pPr>
        <w:ind w:firstLine="300"/>
        <w:jc w:val="both"/>
        <w:rPr>
          <w:color w:val="333333"/>
        </w:rPr>
      </w:pPr>
      <w:r>
        <w:rPr>
          <w:color w:val="333333"/>
        </w:rPr>
        <w:t>25.</w:t>
      </w:r>
      <w:hyperlink r:id="rId14" w:history="1">
        <w:r w:rsidRPr="00C218C5">
          <w:rPr>
            <w:rStyle w:val="Hyperlink"/>
            <w:color w:val="333333"/>
            <w:u w:val="none"/>
          </w:rPr>
          <w:t>Теория модернизации</w:t>
        </w:r>
      </w:hyperlink>
    </w:p>
    <w:p w:rsidR="000C3B67" w:rsidRDefault="000C3B67"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0C3B67" w:rsidRDefault="000C3B67" w:rsidP="00A818FD">
      <w:pPr>
        <w:ind w:firstLine="300"/>
        <w:jc w:val="both"/>
        <w:rPr>
          <w:color w:val="333333"/>
        </w:rPr>
      </w:pPr>
      <w:r>
        <w:rPr>
          <w:color w:val="333333"/>
        </w:rPr>
        <w:t>27. Социология личности.</w:t>
      </w:r>
    </w:p>
    <w:p w:rsidR="000C3B67" w:rsidRDefault="000C3B67" w:rsidP="00A818FD">
      <w:pPr>
        <w:ind w:firstLine="300"/>
        <w:jc w:val="both"/>
        <w:rPr>
          <w:color w:val="333333"/>
        </w:rPr>
      </w:pPr>
      <w:r>
        <w:rPr>
          <w:color w:val="333333"/>
        </w:rPr>
        <w:t>28. Социология молодежи.</w:t>
      </w:r>
    </w:p>
    <w:p w:rsidR="000C3B67" w:rsidRDefault="000C3B67" w:rsidP="00A818FD">
      <w:pPr>
        <w:ind w:firstLine="300"/>
        <w:jc w:val="both"/>
        <w:rPr>
          <w:color w:val="333333"/>
        </w:rPr>
      </w:pPr>
      <w:r>
        <w:rPr>
          <w:color w:val="333333"/>
        </w:rPr>
        <w:t>29. Социология семьи.</w:t>
      </w:r>
    </w:p>
    <w:p w:rsidR="000C3B67" w:rsidRPr="00C218C5" w:rsidRDefault="000C3B67" w:rsidP="00A818FD">
      <w:pPr>
        <w:ind w:firstLine="300"/>
        <w:jc w:val="both"/>
        <w:rPr>
          <w:color w:val="000000"/>
        </w:rPr>
      </w:pPr>
      <w:r>
        <w:rPr>
          <w:color w:val="333333"/>
        </w:rPr>
        <w:t>30. Методы социологического исследования.</w:t>
      </w:r>
    </w:p>
    <w:p w:rsidR="000C3B67" w:rsidRPr="00DC11F5" w:rsidRDefault="000C3B67" w:rsidP="00A818FD">
      <w:pPr>
        <w:rPr>
          <w:b/>
          <w:bCs/>
        </w:rPr>
      </w:pPr>
    </w:p>
    <w:p w:rsidR="000C3B67" w:rsidRPr="00DC11F5" w:rsidRDefault="000C3B67"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3B67" w:rsidRPr="00DC11F5" w:rsidRDefault="000C3B67" w:rsidP="00A818FD">
      <w:pPr>
        <w:autoSpaceDE w:val="0"/>
        <w:autoSpaceDN w:val="0"/>
        <w:adjustRightInd w:val="0"/>
        <w:jc w:val="both"/>
      </w:pPr>
    </w:p>
    <w:p w:rsidR="000C3B67" w:rsidRPr="00DD7338" w:rsidRDefault="000C3B67" w:rsidP="00A818FD">
      <w:pPr>
        <w:spacing w:line="360" w:lineRule="auto"/>
        <w:jc w:val="both"/>
        <w:rPr>
          <w:b/>
          <w:i/>
        </w:rPr>
      </w:pPr>
      <w:r w:rsidRPr="00DD7338">
        <w:rPr>
          <w:b/>
          <w:i/>
        </w:rPr>
        <w:t>Практические задания, ситуационные задачи</w:t>
      </w:r>
    </w:p>
    <w:p w:rsidR="000C3B67" w:rsidRPr="00DD7338" w:rsidRDefault="000C3B67" w:rsidP="00A818FD">
      <w:pPr>
        <w:spacing w:line="360" w:lineRule="auto"/>
        <w:jc w:val="both"/>
        <w:rPr>
          <w:i/>
        </w:rPr>
      </w:pPr>
      <w:r w:rsidRPr="00DD7338">
        <w:rPr>
          <w:i/>
        </w:rPr>
        <w:t>Ситуационные задачи</w:t>
      </w:r>
    </w:p>
    <w:p w:rsidR="000C3B67" w:rsidRDefault="000C3B67"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0C3B67" w:rsidRDefault="000C3B67"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0C3B67" w:rsidRPr="00DD7338" w:rsidRDefault="000C3B67" w:rsidP="00A818FD">
      <w:pPr>
        <w:jc w:val="both"/>
        <w:rPr>
          <w:rStyle w:val="apple-converted-space"/>
          <w:color w:val="333333"/>
          <w:shd w:val="clear" w:color="auto" w:fill="FFFFFF"/>
        </w:rPr>
      </w:pPr>
    </w:p>
    <w:p w:rsidR="000C3B67" w:rsidRPr="00DD7338" w:rsidRDefault="000C3B67"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0C3B67" w:rsidRDefault="000C3B67" w:rsidP="00A818FD">
      <w:pPr>
        <w:autoSpaceDE w:val="0"/>
        <w:autoSpaceDN w:val="0"/>
        <w:adjustRightInd w:val="0"/>
        <w:ind w:firstLine="709"/>
        <w:jc w:val="both"/>
      </w:pPr>
      <w:r>
        <w:t xml:space="preserve">1.Заполните таблицу </w:t>
      </w:r>
    </w:p>
    <w:p w:rsidR="000C3B67" w:rsidRDefault="000C3B67" w:rsidP="00A818FD">
      <w:pPr>
        <w:autoSpaceDE w:val="0"/>
        <w:autoSpaceDN w:val="0"/>
        <w:adjustRightInd w:val="0"/>
        <w:ind w:firstLine="709"/>
        <w:jc w:val="both"/>
      </w:pPr>
      <w:r>
        <w:t xml:space="preserve">Основные понятия </w:t>
      </w:r>
    </w:p>
    <w:p w:rsidR="000C3B67" w:rsidRDefault="000C3B67"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C3B67" w:rsidRDefault="000C3B67"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p w:rsidR="000C3B67" w:rsidRDefault="000C3B67" w:rsidP="0068394B"/>
    <w:sectPr w:rsidR="000C3B67" w:rsidSect="00804BD9">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9B94E2CE"/>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1F94"/>
    <w:rsid w:val="00014AB3"/>
    <w:rsid w:val="00047BF2"/>
    <w:rsid w:val="00052BED"/>
    <w:rsid w:val="00055A3E"/>
    <w:rsid w:val="00055F8D"/>
    <w:rsid w:val="00057398"/>
    <w:rsid w:val="00076A6A"/>
    <w:rsid w:val="000771C6"/>
    <w:rsid w:val="00087C8A"/>
    <w:rsid w:val="00093460"/>
    <w:rsid w:val="000A5A62"/>
    <w:rsid w:val="000B6BED"/>
    <w:rsid w:val="000B7B14"/>
    <w:rsid w:val="000C3B67"/>
    <w:rsid w:val="000C6806"/>
    <w:rsid w:val="000D1F41"/>
    <w:rsid w:val="000E125E"/>
    <w:rsid w:val="000F0F00"/>
    <w:rsid w:val="000F597F"/>
    <w:rsid w:val="0012513A"/>
    <w:rsid w:val="00125E48"/>
    <w:rsid w:val="0013150B"/>
    <w:rsid w:val="00150B67"/>
    <w:rsid w:val="00150B9F"/>
    <w:rsid w:val="001571A6"/>
    <w:rsid w:val="00173FBE"/>
    <w:rsid w:val="001C0FC8"/>
    <w:rsid w:val="001D0B78"/>
    <w:rsid w:val="001D7847"/>
    <w:rsid w:val="001E09F1"/>
    <w:rsid w:val="001F2B3D"/>
    <w:rsid w:val="00204BDF"/>
    <w:rsid w:val="00213EFB"/>
    <w:rsid w:val="002205DF"/>
    <w:rsid w:val="00264B91"/>
    <w:rsid w:val="00275276"/>
    <w:rsid w:val="00280247"/>
    <w:rsid w:val="002905CA"/>
    <w:rsid w:val="0029764B"/>
    <w:rsid w:val="002D32F5"/>
    <w:rsid w:val="002D34C3"/>
    <w:rsid w:val="002D5127"/>
    <w:rsid w:val="002E661A"/>
    <w:rsid w:val="003235D5"/>
    <w:rsid w:val="0032591B"/>
    <w:rsid w:val="00334B4B"/>
    <w:rsid w:val="003555CB"/>
    <w:rsid w:val="003777FE"/>
    <w:rsid w:val="00386A34"/>
    <w:rsid w:val="003B0384"/>
    <w:rsid w:val="003B4B51"/>
    <w:rsid w:val="003B7584"/>
    <w:rsid w:val="003D0CCE"/>
    <w:rsid w:val="003F2293"/>
    <w:rsid w:val="003F2DD3"/>
    <w:rsid w:val="003F6599"/>
    <w:rsid w:val="004048C0"/>
    <w:rsid w:val="00423689"/>
    <w:rsid w:val="00424B50"/>
    <w:rsid w:val="00432C4D"/>
    <w:rsid w:val="00435460"/>
    <w:rsid w:val="0046148C"/>
    <w:rsid w:val="0049395D"/>
    <w:rsid w:val="00495ECD"/>
    <w:rsid w:val="004D72D0"/>
    <w:rsid w:val="00526A79"/>
    <w:rsid w:val="00527447"/>
    <w:rsid w:val="00537314"/>
    <w:rsid w:val="00546011"/>
    <w:rsid w:val="00554735"/>
    <w:rsid w:val="00592188"/>
    <w:rsid w:val="005939CB"/>
    <w:rsid w:val="00597B6A"/>
    <w:rsid w:val="005A2034"/>
    <w:rsid w:val="005C66B3"/>
    <w:rsid w:val="005D3CB8"/>
    <w:rsid w:val="005F0FCD"/>
    <w:rsid w:val="005F23B6"/>
    <w:rsid w:val="005F6E93"/>
    <w:rsid w:val="00602B93"/>
    <w:rsid w:val="00610F5E"/>
    <w:rsid w:val="00620CE1"/>
    <w:rsid w:val="006237AC"/>
    <w:rsid w:val="0063726F"/>
    <w:rsid w:val="00641E18"/>
    <w:rsid w:val="0064396C"/>
    <w:rsid w:val="006579F2"/>
    <w:rsid w:val="00661E80"/>
    <w:rsid w:val="006667E1"/>
    <w:rsid w:val="00666A1E"/>
    <w:rsid w:val="006774E3"/>
    <w:rsid w:val="0068394B"/>
    <w:rsid w:val="006B2C7A"/>
    <w:rsid w:val="006B73CE"/>
    <w:rsid w:val="006C7286"/>
    <w:rsid w:val="006D589B"/>
    <w:rsid w:val="006F4AA8"/>
    <w:rsid w:val="006F612B"/>
    <w:rsid w:val="007044F4"/>
    <w:rsid w:val="00707E3B"/>
    <w:rsid w:val="00711168"/>
    <w:rsid w:val="007440A9"/>
    <w:rsid w:val="00747332"/>
    <w:rsid w:val="00773DBC"/>
    <w:rsid w:val="00775B2E"/>
    <w:rsid w:val="007901A4"/>
    <w:rsid w:val="00790995"/>
    <w:rsid w:val="007979DB"/>
    <w:rsid w:val="00797B91"/>
    <w:rsid w:val="007A2151"/>
    <w:rsid w:val="007E1D8D"/>
    <w:rsid w:val="007E37A4"/>
    <w:rsid w:val="007E70C9"/>
    <w:rsid w:val="007F09CC"/>
    <w:rsid w:val="007F7E59"/>
    <w:rsid w:val="00804BD9"/>
    <w:rsid w:val="00817935"/>
    <w:rsid w:val="00845F7E"/>
    <w:rsid w:val="00862A8D"/>
    <w:rsid w:val="008669F7"/>
    <w:rsid w:val="00873BB1"/>
    <w:rsid w:val="00887F9A"/>
    <w:rsid w:val="0089502D"/>
    <w:rsid w:val="008A7E41"/>
    <w:rsid w:val="008B1A27"/>
    <w:rsid w:val="008B27A5"/>
    <w:rsid w:val="008D3EE7"/>
    <w:rsid w:val="008E4F8C"/>
    <w:rsid w:val="008E5709"/>
    <w:rsid w:val="008E627E"/>
    <w:rsid w:val="008F2FB4"/>
    <w:rsid w:val="009035CC"/>
    <w:rsid w:val="00917731"/>
    <w:rsid w:val="00922F98"/>
    <w:rsid w:val="00932320"/>
    <w:rsid w:val="009662F0"/>
    <w:rsid w:val="00980EEF"/>
    <w:rsid w:val="009C59D9"/>
    <w:rsid w:val="009F6047"/>
    <w:rsid w:val="009F7224"/>
    <w:rsid w:val="00A044FC"/>
    <w:rsid w:val="00A077C3"/>
    <w:rsid w:val="00A07984"/>
    <w:rsid w:val="00A1359A"/>
    <w:rsid w:val="00A17CD8"/>
    <w:rsid w:val="00A30EFD"/>
    <w:rsid w:val="00A53AB5"/>
    <w:rsid w:val="00A672CA"/>
    <w:rsid w:val="00A7637E"/>
    <w:rsid w:val="00A818FD"/>
    <w:rsid w:val="00A97176"/>
    <w:rsid w:val="00AA24E2"/>
    <w:rsid w:val="00AB06F8"/>
    <w:rsid w:val="00AB4044"/>
    <w:rsid w:val="00AC7F4F"/>
    <w:rsid w:val="00AD1A11"/>
    <w:rsid w:val="00AE2DA5"/>
    <w:rsid w:val="00AE7028"/>
    <w:rsid w:val="00AF3001"/>
    <w:rsid w:val="00B13684"/>
    <w:rsid w:val="00B37247"/>
    <w:rsid w:val="00B45A09"/>
    <w:rsid w:val="00B6682C"/>
    <w:rsid w:val="00B7063A"/>
    <w:rsid w:val="00B71274"/>
    <w:rsid w:val="00B83218"/>
    <w:rsid w:val="00B84990"/>
    <w:rsid w:val="00B86730"/>
    <w:rsid w:val="00B95D62"/>
    <w:rsid w:val="00BA25D7"/>
    <w:rsid w:val="00BA2866"/>
    <w:rsid w:val="00BA40D5"/>
    <w:rsid w:val="00BB1B65"/>
    <w:rsid w:val="00BB1F94"/>
    <w:rsid w:val="00BD45A0"/>
    <w:rsid w:val="00BD68B6"/>
    <w:rsid w:val="00BE57FE"/>
    <w:rsid w:val="00BF348C"/>
    <w:rsid w:val="00BF46C4"/>
    <w:rsid w:val="00C2114A"/>
    <w:rsid w:val="00C218C5"/>
    <w:rsid w:val="00C27334"/>
    <w:rsid w:val="00C3167C"/>
    <w:rsid w:val="00C32E64"/>
    <w:rsid w:val="00C430D4"/>
    <w:rsid w:val="00C54C70"/>
    <w:rsid w:val="00C65EB2"/>
    <w:rsid w:val="00C747A9"/>
    <w:rsid w:val="00C75F14"/>
    <w:rsid w:val="00C9101B"/>
    <w:rsid w:val="00CB3771"/>
    <w:rsid w:val="00CB4852"/>
    <w:rsid w:val="00CB5E45"/>
    <w:rsid w:val="00CC0B61"/>
    <w:rsid w:val="00CC43C3"/>
    <w:rsid w:val="00CD04C5"/>
    <w:rsid w:val="00CF6F7C"/>
    <w:rsid w:val="00D10225"/>
    <w:rsid w:val="00D304B7"/>
    <w:rsid w:val="00D3547A"/>
    <w:rsid w:val="00D46CDE"/>
    <w:rsid w:val="00D51DA5"/>
    <w:rsid w:val="00D56FC4"/>
    <w:rsid w:val="00D6517D"/>
    <w:rsid w:val="00D677F4"/>
    <w:rsid w:val="00D8137B"/>
    <w:rsid w:val="00D824C5"/>
    <w:rsid w:val="00DA17CE"/>
    <w:rsid w:val="00DB4F00"/>
    <w:rsid w:val="00DC11F5"/>
    <w:rsid w:val="00DD7338"/>
    <w:rsid w:val="00DE4A6F"/>
    <w:rsid w:val="00DE78FB"/>
    <w:rsid w:val="00E01575"/>
    <w:rsid w:val="00E050EF"/>
    <w:rsid w:val="00E2700E"/>
    <w:rsid w:val="00E424CD"/>
    <w:rsid w:val="00E64DC6"/>
    <w:rsid w:val="00E97F8D"/>
    <w:rsid w:val="00EA1A0C"/>
    <w:rsid w:val="00EB4D0E"/>
    <w:rsid w:val="00EC72D9"/>
    <w:rsid w:val="00EC771D"/>
    <w:rsid w:val="00ED050D"/>
    <w:rsid w:val="00ED49A0"/>
    <w:rsid w:val="00EF3FB2"/>
    <w:rsid w:val="00F00846"/>
    <w:rsid w:val="00F20B5A"/>
    <w:rsid w:val="00F426C8"/>
    <w:rsid w:val="00F50C58"/>
    <w:rsid w:val="00F55739"/>
    <w:rsid w:val="00F96B39"/>
    <w:rsid w:val="00FA3CB8"/>
    <w:rsid w:val="00FA6F27"/>
    <w:rsid w:val="00FC7A2C"/>
    <w:rsid w:val="00FD2413"/>
    <w:rsid w:val="00FF0555"/>
    <w:rsid w:val="00FF16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68394B"/>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rsid w:val="00FA6F27"/>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8394B"/>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125E48"/>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747332"/>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6F27"/>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68394B"/>
    <w:rPr>
      <w:rFonts w:ascii="Arial" w:hAnsi="Arial" w:cs="Times New Roman"/>
      <w:b/>
      <w:bCs/>
      <w:i/>
      <w:iCs/>
      <w:sz w:val="28"/>
      <w:szCs w:val="28"/>
      <w:lang w:eastAsia="ru-RU"/>
    </w:rPr>
  </w:style>
  <w:style w:type="character" w:customStyle="1" w:styleId="Heading3Char">
    <w:name w:val="Heading 3 Char"/>
    <w:basedOn w:val="DefaultParagraphFont"/>
    <w:link w:val="Heading3"/>
    <w:uiPriority w:val="99"/>
    <w:locked/>
    <w:rsid w:val="00125E48"/>
    <w:rPr>
      <w:rFonts w:ascii="Cambria" w:hAnsi="Cambria" w:cs="Times New Roman"/>
      <w:b/>
      <w:bCs/>
      <w:color w:val="4F81BD"/>
      <w:sz w:val="24"/>
      <w:szCs w:val="24"/>
      <w:lang w:eastAsia="ru-RU"/>
    </w:rPr>
  </w:style>
  <w:style w:type="character" w:customStyle="1" w:styleId="Heading4Char">
    <w:name w:val="Heading 4 Char"/>
    <w:basedOn w:val="DefaultParagraphFont"/>
    <w:link w:val="Heading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Normal"/>
    <w:uiPriority w:val="99"/>
    <w:rsid w:val="0068394B"/>
    <w:pPr>
      <w:widowControl w:val="0"/>
      <w:autoSpaceDE w:val="0"/>
      <w:autoSpaceDN w:val="0"/>
      <w:adjustRightInd w:val="0"/>
      <w:jc w:val="center"/>
    </w:pPr>
  </w:style>
  <w:style w:type="paragraph" w:customStyle="1" w:styleId="Style12">
    <w:name w:val="Style12"/>
    <w:basedOn w:val="Normal"/>
    <w:uiPriority w:val="99"/>
    <w:rsid w:val="0068394B"/>
    <w:pPr>
      <w:widowControl w:val="0"/>
      <w:autoSpaceDE w:val="0"/>
      <w:autoSpaceDN w:val="0"/>
      <w:adjustRightInd w:val="0"/>
      <w:spacing w:line="230" w:lineRule="exact"/>
    </w:pPr>
  </w:style>
  <w:style w:type="paragraph" w:customStyle="1" w:styleId="Style15">
    <w:name w:val="Style15"/>
    <w:basedOn w:val="Normal"/>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ListParagraph">
    <w:name w:val="List Paragraph"/>
    <w:basedOn w:val="Normal"/>
    <w:uiPriority w:val="99"/>
    <w:qFormat/>
    <w:rsid w:val="0068394B"/>
    <w:pPr>
      <w:widowControl w:val="0"/>
      <w:autoSpaceDE w:val="0"/>
      <w:autoSpaceDN w:val="0"/>
      <w:adjustRightInd w:val="0"/>
      <w:ind w:left="720"/>
      <w:contextualSpacing/>
    </w:pPr>
  </w:style>
  <w:style w:type="character" w:customStyle="1" w:styleId="a">
    <w:name w:val="Основной текст_"/>
    <w:link w:val="3"/>
    <w:uiPriority w:val="99"/>
    <w:locked/>
    <w:rsid w:val="0068394B"/>
    <w:rPr>
      <w:sz w:val="28"/>
      <w:shd w:val="clear" w:color="auto" w:fill="FFFFFF"/>
    </w:rPr>
  </w:style>
  <w:style w:type="paragraph" w:customStyle="1" w:styleId="3">
    <w:name w:val="Основной текст3"/>
    <w:basedOn w:val="Normal"/>
    <w:link w:val="a"/>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TableGrid">
    <w:name w:val="Table Grid"/>
    <w:basedOn w:val="TableNormal"/>
    <w:uiPriority w:val="99"/>
    <w:rsid w:val="0068394B"/>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8394B"/>
    <w:rPr>
      <w:rFonts w:cs="Times New Roman"/>
      <w:color w:val="0066CC"/>
      <w:u w:val="single"/>
    </w:rPr>
  </w:style>
  <w:style w:type="paragraph" w:customStyle="1" w:styleId="1">
    <w:name w:val="Абзац списка1"/>
    <w:basedOn w:val="Normal"/>
    <w:uiPriority w:val="99"/>
    <w:rsid w:val="0068394B"/>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68394B"/>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68394B"/>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68394B"/>
    <w:rPr>
      <w:rFonts w:ascii="Times New Roman" w:hAnsi="Times New Roman" w:cs="Times New Roman"/>
      <w:sz w:val="20"/>
      <w:szCs w:val="20"/>
      <w:lang w:eastAsia="ru-RU"/>
    </w:rPr>
  </w:style>
  <w:style w:type="paragraph" w:styleId="BodyText">
    <w:name w:val="Body Text"/>
    <w:basedOn w:val="Normal"/>
    <w:link w:val="BodyTextChar"/>
    <w:uiPriority w:val="99"/>
    <w:rsid w:val="0068394B"/>
    <w:pPr>
      <w:suppressAutoHyphens/>
      <w:spacing w:after="120"/>
    </w:pPr>
    <w:rPr>
      <w:lang w:eastAsia="ar-SA"/>
    </w:rPr>
  </w:style>
  <w:style w:type="character" w:customStyle="1" w:styleId="BodyTextChar">
    <w:name w:val="Body Text Char"/>
    <w:basedOn w:val="DefaultParagraphFont"/>
    <w:link w:val="BodyText"/>
    <w:uiPriority w:val="99"/>
    <w:locked/>
    <w:rsid w:val="0068394B"/>
    <w:rPr>
      <w:rFonts w:ascii="Times New Roman" w:hAnsi="Times New Roman" w:cs="Times New Roman"/>
      <w:sz w:val="24"/>
      <w:szCs w:val="24"/>
      <w:lang w:eastAsia="ar-SA" w:bidi="ar-SA"/>
    </w:rPr>
  </w:style>
  <w:style w:type="paragraph" w:styleId="Footer">
    <w:name w:val="footer"/>
    <w:basedOn w:val="Normal"/>
    <w:link w:val="FooterChar"/>
    <w:uiPriority w:val="99"/>
    <w:rsid w:val="0068394B"/>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68394B"/>
    <w:rPr>
      <w:rFonts w:ascii="Times New Roman" w:hAnsi="Times New Roman" w:cs="Times New Roman"/>
      <w:sz w:val="24"/>
      <w:szCs w:val="24"/>
      <w:lang w:eastAsia="ru-RU"/>
    </w:rPr>
  </w:style>
  <w:style w:type="paragraph" w:customStyle="1" w:styleId="a0">
    <w:name w:val="Вопросы"/>
    <w:basedOn w:val="Normal"/>
    <w:uiPriority w:val="99"/>
    <w:rsid w:val="0068394B"/>
    <w:pPr>
      <w:spacing w:line="280" w:lineRule="exact"/>
      <w:ind w:firstLine="567"/>
      <w:jc w:val="both"/>
    </w:pPr>
    <w:rPr>
      <w:b/>
      <w:i/>
      <w:sz w:val="26"/>
      <w:szCs w:val="20"/>
    </w:rPr>
  </w:style>
  <w:style w:type="paragraph" w:customStyle="1" w:styleId="a1">
    <w:name w:val="а Обычный"/>
    <w:basedOn w:val="Normal"/>
    <w:link w:val="a2"/>
    <w:uiPriority w:val="99"/>
    <w:rsid w:val="0068394B"/>
    <w:pPr>
      <w:widowControl w:val="0"/>
      <w:ind w:firstLine="567"/>
      <w:jc w:val="both"/>
    </w:pPr>
    <w:rPr>
      <w:iCs/>
      <w:sz w:val="28"/>
    </w:rPr>
  </w:style>
  <w:style w:type="character" w:customStyle="1" w:styleId="a2">
    <w:name w:val="а Обычный Знак"/>
    <w:link w:val="a1"/>
    <w:uiPriority w:val="99"/>
    <w:locked/>
    <w:rsid w:val="0068394B"/>
    <w:rPr>
      <w:rFonts w:ascii="Times New Roman" w:hAnsi="Times New Roman"/>
      <w:sz w:val="24"/>
      <w:lang/>
    </w:rPr>
  </w:style>
  <w:style w:type="paragraph" w:customStyle="1" w:styleId="a3">
    <w:name w:val="а Вопросы темы ПТК"/>
    <w:basedOn w:val="Normal"/>
    <w:uiPriority w:val="99"/>
    <w:rsid w:val="0068394B"/>
    <w:pPr>
      <w:ind w:firstLine="567"/>
      <w:jc w:val="both"/>
    </w:pPr>
    <w:rPr>
      <w:b/>
      <w:bCs/>
      <w:i/>
      <w:iCs/>
      <w:sz w:val="28"/>
    </w:rPr>
  </w:style>
  <w:style w:type="paragraph" w:styleId="BodyTextIndent2">
    <w:name w:val="Body Text Indent 2"/>
    <w:basedOn w:val="Normal"/>
    <w:link w:val="BodyTextIndent2Char"/>
    <w:uiPriority w:val="99"/>
    <w:rsid w:val="0068394B"/>
    <w:pPr>
      <w:spacing w:after="120" w:line="480" w:lineRule="auto"/>
      <w:ind w:left="283"/>
    </w:pPr>
  </w:style>
  <w:style w:type="character" w:customStyle="1" w:styleId="BodyTextIndent2Char">
    <w:name w:val="Body Text Indent 2 Char"/>
    <w:basedOn w:val="DefaultParagraphFont"/>
    <w:link w:val="BodyTextIndent2"/>
    <w:uiPriority w:val="99"/>
    <w:locked/>
    <w:rsid w:val="0068394B"/>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68394B"/>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68394B"/>
    <w:rPr>
      <w:rFonts w:ascii="Times New Roman" w:hAnsi="Times New Roman" w:cs="Times New Roman"/>
      <w:sz w:val="16"/>
      <w:szCs w:val="16"/>
      <w:lang w:eastAsia="ru-RU"/>
    </w:rPr>
  </w:style>
  <w:style w:type="paragraph" w:customStyle="1" w:styleId="a4">
    <w:name w:val="а Вопросы ПТК"/>
    <w:basedOn w:val="Normal"/>
    <w:link w:val="a5"/>
    <w:uiPriority w:val="99"/>
    <w:rsid w:val="0068394B"/>
    <w:pPr>
      <w:widowControl w:val="0"/>
      <w:ind w:firstLine="567"/>
      <w:jc w:val="both"/>
    </w:pPr>
    <w:rPr>
      <w:b/>
      <w:bCs/>
      <w:i/>
      <w:iCs/>
      <w:sz w:val="28"/>
    </w:rPr>
  </w:style>
  <w:style w:type="character" w:customStyle="1" w:styleId="a5">
    <w:name w:val="а Вопросы ПТК Знак"/>
    <w:link w:val="a4"/>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BalloonText">
    <w:name w:val="Balloon Text"/>
    <w:basedOn w:val="Normal"/>
    <w:link w:val="BalloonTextChar"/>
    <w:uiPriority w:val="99"/>
    <w:semiHidden/>
    <w:rsid w:val="007473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Normal"/>
    <w:uiPriority w:val="99"/>
    <w:rsid w:val="00797B91"/>
    <w:pPr>
      <w:widowControl w:val="0"/>
      <w:autoSpaceDE w:val="0"/>
      <w:autoSpaceDN w:val="0"/>
    </w:pPr>
    <w:rPr>
      <w:sz w:val="22"/>
      <w:szCs w:val="22"/>
      <w:lang w:eastAsia="en-US"/>
    </w:rPr>
  </w:style>
  <w:style w:type="paragraph" w:customStyle="1" w:styleId="10">
    <w:name w:val="Стиль1"/>
    <w:basedOn w:val="ListNumber3"/>
    <w:next w:val="List3"/>
    <w:uiPriority w:val="99"/>
    <w:rsid w:val="0046148C"/>
    <w:pPr>
      <w:tabs>
        <w:tab w:val="clear" w:pos="1080"/>
        <w:tab w:val="left" w:pos="360"/>
      </w:tabs>
      <w:ind w:left="0" w:firstLine="0"/>
      <w:contextualSpacing w:val="0"/>
      <w:jc w:val="both"/>
    </w:pPr>
    <w:rPr>
      <w:caps/>
      <w:szCs w:val="20"/>
    </w:rPr>
  </w:style>
  <w:style w:type="paragraph" w:styleId="ListNumber3">
    <w:name w:val="List Number 3"/>
    <w:basedOn w:val="Normal"/>
    <w:uiPriority w:val="99"/>
    <w:semiHidden/>
    <w:rsid w:val="0046148C"/>
    <w:pPr>
      <w:tabs>
        <w:tab w:val="num" w:pos="1080"/>
      </w:tabs>
      <w:ind w:left="1080" w:hanging="720"/>
      <w:contextualSpacing/>
    </w:pPr>
  </w:style>
  <w:style w:type="paragraph" w:styleId="List3">
    <w:name w:val="List 3"/>
    <w:basedOn w:val="Normal"/>
    <w:uiPriority w:val="99"/>
    <w:rsid w:val="0046148C"/>
    <w:pPr>
      <w:ind w:left="849" w:hanging="283"/>
      <w:contextualSpacing/>
    </w:pPr>
  </w:style>
  <w:style w:type="character" w:styleId="Emphasis">
    <w:name w:val="Emphasis"/>
    <w:basedOn w:val="DefaultParagraphFont"/>
    <w:uiPriority w:val="99"/>
    <w:qFormat/>
    <w:rsid w:val="00AD1A11"/>
    <w:rPr>
      <w:rFonts w:cs="Times New Roman"/>
      <w:i/>
      <w:iCs/>
    </w:rPr>
  </w:style>
  <w:style w:type="character" w:styleId="Strong">
    <w:name w:val="Strong"/>
    <w:basedOn w:val="DefaultParagraphFont"/>
    <w:uiPriority w:val="99"/>
    <w:qFormat/>
    <w:rsid w:val="008D3EE7"/>
    <w:rPr>
      <w:rFonts w:cs="Times New Roman"/>
      <w:b/>
      <w:bCs/>
    </w:rPr>
  </w:style>
  <w:style w:type="paragraph" w:customStyle="1" w:styleId="body">
    <w:name w:val="body"/>
    <w:basedOn w:val="Normal"/>
    <w:uiPriority w:val="99"/>
    <w:rsid w:val="00A818FD"/>
    <w:pPr>
      <w:ind w:firstLine="567"/>
      <w:jc w:val="both"/>
    </w:pPr>
    <w:rPr>
      <w:rFonts w:eastAsia="Calibri"/>
      <w:szCs w:val="20"/>
    </w:rPr>
  </w:style>
</w:styles>
</file>

<file path=word/webSettings.xml><?xml version="1.0" encoding="utf-8"?>
<w:webSettings xmlns:r="http://schemas.openxmlformats.org/officeDocument/2006/relationships" xmlns:w="http://schemas.openxmlformats.org/wordprocessingml/2006/main">
  <w:divs>
    <w:div w:id="1299409758">
      <w:marLeft w:val="0"/>
      <w:marRight w:val="0"/>
      <w:marTop w:val="0"/>
      <w:marBottom w:val="0"/>
      <w:divBdr>
        <w:top w:val="none" w:sz="0" w:space="0" w:color="auto"/>
        <w:left w:val="none" w:sz="0" w:space="0" w:color="auto"/>
        <w:bottom w:val="none" w:sz="0" w:space="0" w:color="auto"/>
        <w:right w:val="none" w:sz="0" w:space="0" w:color="auto"/>
      </w:divBdr>
    </w:div>
    <w:div w:id="1299409759">
      <w:marLeft w:val="0"/>
      <w:marRight w:val="0"/>
      <w:marTop w:val="0"/>
      <w:marBottom w:val="0"/>
      <w:divBdr>
        <w:top w:val="none" w:sz="0" w:space="0" w:color="auto"/>
        <w:left w:val="none" w:sz="0" w:space="0" w:color="auto"/>
        <w:bottom w:val="none" w:sz="0" w:space="0" w:color="auto"/>
        <w:right w:val="none" w:sz="0" w:space="0" w:color="auto"/>
      </w:divBdr>
    </w:div>
    <w:div w:id="1299409760">
      <w:marLeft w:val="0"/>
      <w:marRight w:val="0"/>
      <w:marTop w:val="0"/>
      <w:marBottom w:val="0"/>
      <w:divBdr>
        <w:top w:val="none" w:sz="0" w:space="0" w:color="auto"/>
        <w:left w:val="none" w:sz="0" w:space="0" w:color="auto"/>
        <w:bottom w:val="none" w:sz="0" w:space="0" w:color="auto"/>
        <w:right w:val="none" w:sz="0" w:space="0" w:color="auto"/>
      </w:divBdr>
      <w:divsChild>
        <w:div w:id="1299409774">
          <w:marLeft w:val="0"/>
          <w:marRight w:val="0"/>
          <w:marTop w:val="0"/>
          <w:marBottom w:val="75"/>
          <w:divBdr>
            <w:top w:val="none" w:sz="0" w:space="0" w:color="auto"/>
            <w:left w:val="none" w:sz="0" w:space="0" w:color="auto"/>
            <w:bottom w:val="none" w:sz="0" w:space="0" w:color="auto"/>
            <w:right w:val="none" w:sz="0" w:space="0" w:color="auto"/>
          </w:divBdr>
        </w:div>
        <w:div w:id="1299409787">
          <w:marLeft w:val="0"/>
          <w:marRight w:val="0"/>
          <w:marTop w:val="0"/>
          <w:marBottom w:val="75"/>
          <w:divBdr>
            <w:top w:val="none" w:sz="0" w:space="0" w:color="auto"/>
            <w:left w:val="none" w:sz="0" w:space="0" w:color="auto"/>
            <w:bottom w:val="none" w:sz="0" w:space="0" w:color="auto"/>
            <w:right w:val="none" w:sz="0" w:space="0" w:color="auto"/>
          </w:divBdr>
        </w:div>
      </w:divsChild>
    </w:div>
    <w:div w:id="1299409761">
      <w:marLeft w:val="0"/>
      <w:marRight w:val="0"/>
      <w:marTop w:val="0"/>
      <w:marBottom w:val="0"/>
      <w:divBdr>
        <w:top w:val="none" w:sz="0" w:space="0" w:color="auto"/>
        <w:left w:val="none" w:sz="0" w:space="0" w:color="auto"/>
        <w:bottom w:val="none" w:sz="0" w:space="0" w:color="auto"/>
        <w:right w:val="none" w:sz="0" w:space="0" w:color="auto"/>
      </w:divBdr>
    </w:div>
    <w:div w:id="1299409762">
      <w:marLeft w:val="0"/>
      <w:marRight w:val="0"/>
      <w:marTop w:val="0"/>
      <w:marBottom w:val="0"/>
      <w:divBdr>
        <w:top w:val="none" w:sz="0" w:space="0" w:color="auto"/>
        <w:left w:val="none" w:sz="0" w:space="0" w:color="auto"/>
        <w:bottom w:val="none" w:sz="0" w:space="0" w:color="auto"/>
        <w:right w:val="none" w:sz="0" w:space="0" w:color="auto"/>
      </w:divBdr>
    </w:div>
    <w:div w:id="1299409763">
      <w:marLeft w:val="0"/>
      <w:marRight w:val="0"/>
      <w:marTop w:val="0"/>
      <w:marBottom w:val="0"/>
      <w:divBdr>
        <w:top w:val="none" w:sz="0" w:space="0" w:color="auto"/>
        <w:left w:val="none" w:sz="0" w:space="0" w:color="auto"/>
        <w:bottom w:val="none" w:sz="0" w:space="0" w:color="auto"/>
        <w:right w:val="none" w:sz="0" w:space="0" w:color="auto"/>
      </w:divBdr>
    </w:div>
    <w:div w:id="1299409764">
      <w:marLeft w:val="0"/>
      <w:marRight w:val="0"/>
      <w:marTop w:val="0"/>
      <w:marBottom w:val="0"/>
      <w:divBdr>
        <w:top w:val="none" w:sz="0" w:space="0" w:color="auto"/>
        <w:left w:val="none" w:sz="0" w:space="0" w:color="auto"/>
        <w:bottom w:val="none" w:sz="0" w:space="0" w:color="auto"/>
        <w:right w:val="none" w:sz="0" w:space="0" w:color="auto"/>
      </w:divBdr>
    </w:div>
    <w:div w:id="1299409766">
      <w:marLeft w:val="0"/>
      <w:marRight w:val="0"/>
      <w:marTop w:val="0"/>
      <w:marBottom w:val="0"/>
      <w:divBdr>
        <w:top w:val="none" w:sz="0" w:space="0" w:color="auto"/>
        <w:left w:val="none" w:sz="0" w:space="0" w:color="auto"/>
        <w:bottom w:val="none" w:sz="0" w:space="0" w:color="auto"/>
        <w:right w:val="none" w:sz="0" w:space="0" w:color="auto"/>
      </w:divBdr>
    </w:div>
    <w:div w:id="1299409767">
      <w:marLeft w:val="0"/>
      <w:marRight w:val="0"/>
      <w:marTop w:val="0"/>
      <w:marBottom w:val="0"/>
      <w:divBdr>
        <w:top w:val="none" w:sz="0" w:space="0" w:color="auto"/>
        <w:left w:val="none" w:sz="0" w:space="0" w:color="auto"/>
        <w:bottom w:val="none" w:sz="0" w:space="0" w:color="auto"/>
        <w:right w:val="none" w:sz="0" w:space="0" w:color="auto"/>
      </w:divBdr>
    </w:div>
    <w:div w:id="1299409768">
      <w:marLeft w:val="0"/>
      <w:marRight w:val="0"/>
      <w:marTop w:val="0"/>
      <w:marBottom w:val="0"/>
      <w:divBdr>
        <w:top w:val="none" w:sz="0" w:space="0" w:color="auto"/>
        <w:left w:val="none" w:sz="0" w:space="0" w:color="auto"/>
        <w:bottom w:val="none" w:sz="0" w:space="0" w:color="auto"/>
        <w:right w:val="none" w:sz="0" w:space="0" w:color="auto"/>
      </w:divBdr>
    </w:div>
    <w:div w:id="1299409769">
      <w:marLeft w:val="0"/>
      <w:marRight w:val="0"/>
      <w:marTop w:val="0"/>
      <w:marBottom w:val="0"/>
      <w:divBdr>
        <w:top w:val="none" w:sz="0" w:space="0" w:color="auto"/>
        <w:left w:val="none" w:sz="0" w:space="0" w:color="auto"/>
        <w:bottom w:val="none" w:sz="0" w:space="0" w:color="auto"/>
        <w:right w:val="none" w:sz="0" w:space="0" w:color="auto"/>
      </w:divBdr>
    </w:div>
    <w:div w:id="1299409770">
      <w:marLeft w:val="0"/>
      <w:marRight w:val="0"/>
      <w:marTop w:val="0"/>
      <w:marBottom w:val="0"/>
      <w:divBdr>
        <w:top w:val="none" w:sz="0" w:space="0" w:color="auto"/>
        <w:left w:val="none" w:sz="0" w:space="0" w:color="auto"/>
        <w:bottom w:val="none" w:sz="0" w:space="0" w:color="auto"/>
        <w:right w:val="none" w:sz="0" w:space="0" w:color="auto"/>
      </w:divBdr>
    </w:div>
    <w:div w:id="1299409771">
      <w:marLeft w:val="0"/>
      <w:marRight w:val="0"/>
      <w:marTop w:val="0"/>
      <w:marBottom w:val="0"/>
      <w:divBdr>
        <w:top w:val="none" w:sz="0" w:space="0" w:color="auto"/>
        <w:left w:val="none" w:sz="0" w:space="0" w:color="auto"/>
        <w:bottom w:val="none" w:sz="0" w:space="0" w:color="auto"/>
        <w:right w:val="none" w:sz="0" w:space="0" w:color="auto"/>
      </w:divBdr>
    </w:div>
    <w:div w:id="1299409773">
      <w:marLeft w:val="0"/>
      <w:marRight w:val="0"/>
      <w:marTop w:val="0"/>
      <w:marBottom w:val="0"/>
      <w:divBdr>
        <w:top w:val="none" w:sz="0" w:space="0" w:color="auto"/>
        <w:left w:val="none" w:sz="0" w:space="0" w:color="auto"/>
        <w:bottom w:val="none" w:sz="0" w:space="0" w:color="auto"/>
        <w:right w:val="none" w:sz="0" w:space="0" w:color="auto"/>
      </w:divBdr>
    </w:div>
    <w:div w:id="1299409775">
      <w:marLeft w:val="0"/>
      <w:marRight w:val="0"/>
      <w:marTop w:val="0"/>
      <w:marBottom w:val="0"/>
      <w:divBdr>
        <w:top w:val="none" w:sz="0" w:space="0" w:color="auto"/>
        <w:left w:val="none" w:sz="0" w:space="0" w:color="auto"/>
        <w:bottom w:val="none" w:sz="0" w:space="0" w:color="auto"/>
        <w:right w:val="none" w:sz="0" w:space="0" w:color="auto"/>
      </w:divBdr>
    </w:div>
    <w:div w:id="1299409776">
      <w:marLeft w:val="0"/>
      <w:marRight w:val="0"/>
      <w:marTop w:val="0"/>
      <w:marBottom w:val="0"/>
      <w:divBdr>
        <w:top w:val="none" w:sz="0" w:space="0" w:color="auto"/>
        <w:left w:val="none" w:sz="0" w:space="0" w:color="auto"/>
        <w:bottom w:val="none" w:sz="0" w:space="0" w:color="auto"/>
        <w:right w:val="none" w:sz="0" w:space="0" w:color="auto"/>
      </w:divBdr>
    </w:div>
    <w:div w:id="1299409777">
      <w:marLeft w:val="0"/>
      <w:marRight w:val="0"/>
      <w:marTop w:val="0"/>
      <w:marBottom w:val="0"/>
      <w:divBdr>
        <w:top w:val="none" w:sz="0" w:space="0" w:color="auto"/>
        <w:left w:val="none" w:sz="0" w:space="0" w:color="auto"/>
        <w:bottom w:val="none" w:sz="0" w:space="0" w:color="auto"/>
        <w:right w:val="none" w:sz="0" w:space="0" w:color="auto"/>
      </w:divBdr>
    </w:div>
    <w:div w:id="1299409778">
      <w:marLeft w:val="0"/>
      <w:marRight w:val="0"/>
      <w:marTop w:val="0"/>
      <w:marBottom w:val="0"/>
      <w:divBdr>
        <w:top w:val="none" w:sz="0" w:space="0" w:color="auto"/>
        <w:left w:val="none" w:sz="0" w:space="0" w:color="auto"/>
        <w:bottom w:val="none" w:sz="0" w:space="0" w:color="auto"/>
        <w:right w:val="none" w:sz="0" w:space="0" w:color="auto"/>
      </w:divBdr>
      <w:divsChild>
        <w:div w:id="1299409772">
          <w:marLeft w:val="0"/>
          <w:marRight w:val="0"/>
          <w:marTop w:val="0"/>
          <w:marBottom w:val="75"/>
          <w:divBdr>
            <w:top w:val="none" w:sz="0" w:space="0" w:color="auto"/>
            <w:left w:val="none" w:sz="0" w:space="0" w:color="auto"/>
            <w:bottom w:val="none" w:sz="0" w:space="0" w:color="auto"/>
            <w:right w:val="none" w:sz="0" w:space="0" w:color="auto"/>
          </w:divBdr>
        </w:div>
        <w:div w:id="1299409807">
          <w:marLeft w:val="0"/>
          <w:marRight w:val="0"/>
          <w:marTop w:val="0"/>
          <w:marBottom w:val="75"/>
          <w:divBdr>
            <w:top w:val="none" w:sz="0" w:space="0" w:color="auto"/>
            <w:left w:val="none" w:sz="0" w:space="0" w:color="auto"/>
            <w:bottom w:val="none" w:sz="0" w:space="0" w:color="auto"/>
            <w:right w:val="none" w:sz="0" w:space="0" w:color="auto"/>
          </w:divBdr>
        </w:div>
      </w:divsChild>
    </w:div>
    <w:div w:id="1299409779">
      <w:marLeft w:val="0"/>
      <w:marRight w:val="0"/>
      <w:marTop w:val="0"/>
      <w:marBottom w:val="0"/>
      <w:divBdr>
        <w:top w:val="none" w:sz="0" w:space="0" w:color="auto"/>
        <w:left w:val="none" w:sz="0" w:space="0" w:color="auto"/>
        <w:bottom w:val="none" w:sz="0" w:space="0" w:color="auto"/>
        <w:right w:val="none" w:sz="0" w:space="0" w:color="auto"/>
      </w:divBdr>
    </w:div>
    <w:div w:id="1299409781">
      <w:marLeft w:val="0"/>
      <w:marRight w:val="0"/>
      <w:marTop w:val="0"/>
      <w:marBottom w:val="0"/>
      <w:divBdr>
        <w:top w:val="none" w:sz="0" w:space="0" w:color="auto"/>
        <w:left w:val="none" w:sz="0" w:space="0" w:color="auto"/>
        <w:bottom w:val="none" w:sz="0" w:space="0" w:color="auto"/>
        <w:right w:val="none" w:sz="0" w:space="0" w:color="auto"/>
      </w:divBdr>
    </w:div>
    <w:div w:id="1299409782">
      <w:marLeft w:val="0"/>
      <w:marRight w:val="0"/>
      <w:marTop w:val="0"/>
      <w:marBottom w:val="0"/>
      <w:divBdr>
        <w:top w:val="none" w:sz="0" w:space="0" w:color="auto"/>
        <w:left w:val="none" w:sz="0" w:space="0" w:color="auto"/>
        <w:bottom w:val="none" w:sz="0" w:space="0" w:color="auto"/>
        <w:right w:val="none" w:sz="0" w:space="0" w:color="auto"/>
      </w:divBdr>
    </w:div>
    <w:div w:id="1299409784">
      <w:marLeft w:val="0"/>
      <w:marRight w:val="0"/>
      <w:marTop w:val="0"/>
      <w:marBottom w:val="0"/>
      <w:divBdr>
        <w:top w:val="none" w:sz="0" w:space="0" w:color="auto"/>
        <w:left w:val="none" w:sz="0" w:space="0" w:color="auto"/>
        <w:bottom w:val="none" w:sz="0" w:space="0" w:color="auto"/>
        <w:right w:val="none" w:sz="0" w:space="0" w:color="auto"/>
      </w:divBdr>
    </w:div>
    <w:div w:id="1299409785">
      <w:marLeft w:val="0"/>
      <w:marRight w:val="0"/>
      <w:marTop w:val="0"/>
      <w:marBottom w:val="0"/>
      <w:divBdr>
        <w:top w:val="none" w:sz="0" w:space="0" w:color="auto"/>
        <w:left w:val="none" w:sz="0" w:space="0" w:color="auto"/>
        <w:bottom w:val="none" w:sz="0" w:space="0" w:color="auto"/>
        <w:right w:val="none" w:sz="0" w:space="0" w:color="auto"/>
      </w:divBdr>
    </w:div>
    <w:div w:id="1299409788">
      <w:marLeft w:val="0"/>
      <w:marRight w:val="0"/>
      <w:marTop w:val="0"/>
      <w:marBottom w:val="0"/>
      <w:divBdr>
        <w:top w:val="none" w:sz="0" w:space="0" w:color="auto"/>
        <w:left w:val="none" w:sz="0" w:space="0" w:color="auto"/>
        <w:bottom w:val="none" w:sz="0" w:space="0" w:color="auto"/>
        <w:right w:val="none" w:sz="0" w:space="0" w:color="auto"/>
      </w:divBdr>
    </w:div>
    <w:div w:id="1299409789">
      <w:marLeft w:val="0"/>
      <w:marRight w:val="0"/>
      <w:marTop w:val="0"/>
      <w:marBottom w:val="0"/>
      <w:divBdr>
        <w:top w:val="none" w:sz="0" w:space="0" w:color="auto"/>
        <w:left w:val="none" w:sz="0" w:space="0" w:color="auto"/>
        <w:bottom w:val="none" w:sz="0" w:space="0" w:color="auto"/>
        <w:right w:val="none" w:sz="0" w:space="0" w:color="auto"/>
      </w:divBdr>
    </w:div>
    <w:div w:id="1299409790">
      <w:marLeft w:val="0"/>
      <w:marRight w:val="0"/>
      <w:marTop w:val="0"/>
      <w:marBottom w:val="0"/>
      <w:divBdr>
        <w:top w:val="none" w:sz="0" w:space="0" w:color="auto"/>
        <w:left w:val="none" w:sz="0" w:space="0" w:color="auto"/>
        <w:bottom w:val="none" w:sz="0" w:space="0" w:color="auto"/>
        <w:right w:val="none" w:sz="0" w:space="0" w:color="auto"/>
      </w:divBdr>
      <w:divsChild>
        <w:div w:id="1299409765">
          <w:marLeft w:val="0"/>
          <w:marRight w:val="0"/>
          <w:marTop w:val="0"/>
          <w:marBottom w:val="75"/>
          <w:divBdr>
            <w:top w:val="none" w:sz="0" w:space="0" w:color="auto"/>
            <w:left w:val="none" w:sz="0" w:space="0" w:color="auto"/>
            <w:bottom w:val="none" w:sz="0" w:space="0" w:color="auto"/>
            <w:right w:val="none" w:sz="0" w:space="0" w:color="auto"/>
          </w:divBdr>
        </w:div>
        <w:div w:id="1299409810">
          <w:marLeft w:val="0"/>
          <w:marRight w:val="0"/>
          <w:marTop w:val="0"/>
          <w:marBottom w:val="75"/>
          <w:divBdr>
            <w:top w:val="none" w:sz="0" w:space="0" w:color="auto"/>
            <w:left w:val="none" w:sz="0" w:space="0" w:color="auto"/>
            <w:bottom w:val="none" w:sz="0" w:space="0" w:color="auto"/>
            <w:right w:val="none" w:sz="0" w:space="0" w:color="auto"/>
          </w:divBdr>
        </w:div>
      </w:divsChild>
    </w:div>
    <w:div w:id="1299409791">
      <w:marLeft w:val="0"/>
      <w:marRight w:val="0"/>
      <w:marTop w:val="0"/>
      <w:marBottom w:val="0"/>
      <w:divBdr>
        <w:top w:val="none" w:sz="0" w:space="0" w:color="auto"/>
        <w:left w:val="none" w:sz="0" w:space="0" w:color="auto"/>
        <w:bottom w:val="none" w:sz="0" w:space="0" w:color="auto"/>
        <w:right w:val="none" w:sz="0" w:space="0" w:color="auto"/>
      </w:divBdr>
    </w:div>
    <w:div w:id="1299409792">
      <w:marLeft w:val="0"/>
      <w:marRight w:val="0"/>
      <w:marTop w:val="0"/>
      <w:marBottom w:val="0"/>
      <w:divBdr>
        <w:top w:val="none" w:sz="0" w:space="0" w:color="auto"/>
        <w:left w:val="none" w:sz="0" w:space="0" w:color="auto"/>
        <w:bottom w:val="none" w:sz="0" w:space="0" w:color="auto"/>
        <w:right w:val="none" w:sz="0" w:space="0" w:color="auto"/>
      </w:divBdr>
    </w:div>
    <w:div w:id="1299409793">
      <w:marLeft w:val="0"/>
      <w:marRight w:val="0"/>
      <w:marTop w:val="0"/>
      <w:marBottom w:val="0"/>
      <w:divBdr>
        <w:top w:val="none" w:sz="0" w:space="0" w:color="auto"/>
        <w:left w:val="none" w:sz="0" w:space="0" w:color="auto"/>
        <w:bottom w:val="none" w:sz="0" w:space="0" w:color="auto"/>
        <w:right w:val="none" w:sz="0" w:space="0" w:color="auto"/>
      </w:divBdr>
      <w:divsChild>
        <w:div w:id="1299409780">
          <w:marLeft w:val="0"/>
          <w:marRight w:val="0"/>
          <w:marTop w:val="0"/>
          <w:marBottom w:val="75"/>
          <w:divBdr>
            <w:top w:val="none" w:sz="0" w:space="0" w:color="auto"/>
            <w:left w:val="none" w:sz="0" w:space="0" w:color="auto"/>
            <w:bottom w:val="none" w:sz="0" w:space="0" w:color="auto"/>
            <w:right w:val="none" w:sz="0" w:space="0" w:color="auto"/>
          </w:divBdr>
        </w:div>
        <w:div w:id="1299409783">
          <w:marLeft w:val="0"/>
          <w:marRight w:val="0"/>
          <w:marTop w:val="0"/>
          <w:marBottom w:val="75"/>
          <w:divBdr>
            <w:top w:val="none" w:sz="0" w:space="0" w:color="auto"/>
            <w:left w:val="none" w:sz="0" w:space="0" w:color="auto"/>
            <w:bottom w:val="none" w:sz="0" w:space="0" w:color="auto"/>
            <w:right w:val="none" w:sz="0" w:space="0" w:color="auto"/>
          </w:divBdr>
        </w:div>
      </w:divsChild>
    </w:div>
    <w:div w:id="1299409794">
      <w:marLeft w:val="0"/>
      <w:marRight w:val="0"/>
      <w:marTop w:val="0"/>
      <w:marBottom w:val="0"/>
      <w:divBdr>
        <w:top w:val="none" w:sz="0" w:space="0" w:color="auto"/>
        <w:left w:val="none" w:sz="0" w:space="0" w:color="auto"/>
        <w:bottom w:val="none" w:sz="0" w:space="0" w:color="auto"/>
        <w:right w:val="none" w:sz="0" w:space="0" w:color="auto"/>
      </w:divBdr>
    </w:div>
    <w:div w:id="1299409795">
      <w:marLeft w:val="0"/>
      <w:marRight w:val="0"/>
      <w:marTop w:val="0"/>
      <w:marBottom w:val="0"/>
      <w:divBdr>
        <w:top w:val="none" w:sz="0" w:space="0" w:color="auto"/>
        <w:left w:val="none" w:sz="0" w:space="0" w:color="auto"/>
        <w:bottom w:val="none" w:sz="0" w:space="0" w:color="auto"/>
        <w:right w:val="none" w:sz="0" w:space="0" w:color="auto"/>
      </w:divBdr>
    </w:div>
    <w:div w:id="1299409796">
      <w:marLeft w:val="0"/>
      <w:marRight w:val="0"/>
      <w:marTop w:val="0"/>
      <w:marBottom w:val="0"/>
      <w:divBdr>
        <w:top w:val="none" w:sz="0" w:space="0" w:color="auto"/>
        <w:left w:val="none" w:sz="0" w:space="0" w:color="auto"/>
        <w:bottom w:val="none" w:sz="0" w:space="0" w:color="auto"/>
        <w:right w:val="none" w:sz="0" w:space="0" w:color="auto"/>
      </w:divBdr>
      <w:divsChild>
        <w:div w:id="1299409786">
          <w:marLeft w:val="0"/>
          <w:marRight w:val="0"/>
          <w:marTop w:val="0"/>
          <w:marBottom w:val="75"/>
          <w:divBdr>
            <w:top w:val="none" w:sz="0" w:space="0" w:color="auto"/>
            <w:left w:val="none" w:sz="0" w:space="0" w:color="auto"/>
            <w:bottom w:val="none" w:sz="0" w:space="0" w:color="auto"/>
            <w:right w:val="none" w:sz="0" w:space="0" w:color="auto"/>
          </w:divBdr>
        </w:div>
        <w:div w:id="1299409809">
          <w:marLeft w:val="0"/>
          <w:marRight w:val="0"/>
          <w:marTop w:val="0"/>
          <w:marBottom w:val="75"/>
          <w:divBdr>
            <w:top w:val="none" w:sz="0" w:space="0" w:color="auto"/>
            <w:left w:val="none" w:sz="0" w:space="0" w:color="auto"/>
            <w:bottom w:val="none" w:sz="0" w:space="0" w:color="auto"/>
            <w:right w:val="none" w:sz="0" w:space="0" w:color="auto"/>
          </w:divBdr>
        </w:div>
      </w:divsChild>
    </w:div>
    <w:div w:id="1299409797">
      <w:marLeft w:val="0"/>
      <w:marRight w:val="0"/>
      <w:marTop w:val="0"/>
      <w:marBottom w:val="0"/>
      <w:divBdr>
        <w:top w:val="none" w:sz="0" w:space="0" w:color="auto"/>
        <w:left w:val="none" w:sz="0" w:space="0" w:color="auto"/>
        <w:bottom w:val="none" w:sz="0" w:space="0" w:color="auto"/>
        <w:right w:val="none" w:sz="0" w:space="0" w:color="auto"/>
      </w:divBdr>
    </w:div>
    <w:div w:id="1299409798">
      <w:marLeft w:val="0"/>
      <w:marRight w:val="0"/>
      <w:marTop w:val="0"/>
      <w:marBottom w:val="0"/>
      <w:divBdr>
        <w:top w:val="none" w:sz="0" w:space="0" w:color="auto"/>
        <w:left w:val="none" w:sz="0" w:space="0" w:color="auto"/>
        <w:bottom w:val="none" w:sz="0" w:space="0" w:color="auto"/>
        <w:right w:val="none" w:sz="0" w:space="0" w:color="auto"/>
      </w:divBdr>
    </w:div>
    <w:div w:id="1299409799">
      <w:marLeft w:val="0"/>
      <w:marRight w:val="0"/>
      <w:marTop w:val="0"/>
      <w:marBottom w:val="0"/>
      <w:divBdr>
        <w:top w:val="none" w:sz="0" w:space="0" w:color="auto"/>
        <w:left w:val="none" w:sz="0" w:space="0" w:color="auto"/>
        <w:bottom w:val="none" w:sz="0" w:space="0" w:color="auto"/>
        <w:right w:val="none" w:sz="0" w:space="0" w:color="auto"/>
      </w:divBdr>
    </w:div>
    <w:div w:id="1299409800">
      <w:marLeft w:val="0"/>
      <w:marRight w:val="0"/>
      <w:marTop w:val="0"/>
      <w:marBottom w:val="0"/>
      <w:divBdr>
        <w:top w:val="none" w:sz="0" w:space="0" w:color="auto"/>
        <w:left w:val="none" w:sz="0" w:space="0" w:color="auto"/>
        <w:bottom w:val="none" w:sz="0" w:space="0" w:color="auto"/>
        <w:right w:val="none" w:sz="0" w:space="0" w:color="auto"/>
      </w:divBdr>
    </w:div>
    <w:div w:id="1299409801">
      <w:marLeft w:val="0"/>
      <w:marRight w:val="0"/>
      <w:marTop w:val="0"/>
      <w:marBottom w:val="0"/>
      <w:divBdr>
        <w:top w:val="none" w:sz="0" w:space="0" w:color="auto"/>
        <w:left w:val="none" w:sz="0" w:space="0" w:color="auto"/>
        <w:bottom w:val="none" w:sz="0" w:space="0" w:color="auto"/>
        <w:right w:val="none" w:sz="0" w:space="0" w:color="auto"/>
      </w:divBdr>
    </w:div>
    <w:div w:id="1299409802">
      <w:marLeft w:val="0"/>
      <w:marRight w:val="0"/>
      <w:marTop w:val="0"/>
      <w:marBottom w:val="0"/>
      <w:divBdr>
        <w:top w:val="none" w:sz="0" w:space="0" w:color="auto"/>
        <w:left w:val="none" w:sz="0" w:space="0" w:color="auto"/>
        <w:bottom w:val="none" w:sz="0" w:space="0" w:color="auto"/>
        <w:right w:val="none" w:sz="0" w:space="0" w:color="auto"/>
      </w:divBdr>
    </w:div>
    <w:div w:id="1299409803">
      <w:marLeft w:val="0"/>
      <w:marRight w:val="0"/>
      <w:marTop w:val="0"/>
      <w:marBottom w:val="0"/>
      <w:divBdr>
        <w:top w:val="none" w:sz="0" w:space="0" w:color="auto"/>
        <w:left w:val="none" w:sz="0" w:space="0" w:color="auto"/>
        <w:bottom w:val="none" w:sz="0" w:space="0" w:color="auto"/>
        <w:right w:val="none" w:sz="0" w:space="0" w:color="auto"/>
      </w:divBdr>
    </w:div>
    <w:div w:id="1299409804">
      <w:marLeft w:val="0"/>
      <w:marRight w:val="0"/>
      <w:marTop w:val="0"/>
      <w:marBottom w:val="0"/>
      <w:divBdr>
        <w:top w:val="none" w:sz="0" w:space="0" w:color="auto"/>
        <w:left w:val="none" w:sz="0" w:space="0" w:color="auto"/>
        <w:bottom w:val="none" w:sz="0" w:space="0" w:color="auto"/>
        <w:right w:val="none" w:sz="0" w:space="0" w:color="auto"/>
      </w:divBdr>
    </w:div>
    <w:div w:id="1299409805">
      <w:marLeft w:val="0"/>
      <w:marRight w:val="0"/>
      <w:marTop w:val="0"/>
      <w:marBottom w:val="0"/>
      <w:divBdr>
        <w:top w:val="none" w:sz="0" w:space="0" w:color="auto"/>
        <w:left w:val="none" w:sz="0" w:space="0" w:color="auto"/>
        <w:bottom w:val="none" w:sz="0" w:space="0" w:color="auto"/>
        <w:right w:val="none" w:sz="0" w:space="0" w:color="auto"/>
      </w:divBdr>
    </w:div>
    <w:div w:id="1299409806">
      <w:marLeft w:val="0"/>
      <w:marRight w:val="0"/>
      <w:marTop w:val="0"/>
      <w:marBottom w:val="0"/>
      <w:divBdr>
        <w:top w:val="none" w:sz="0" w:space="0" w:color="auto"/>
        <w:left w:val="none" w:sz="0" w:space="0" w:color="auto"/>
        <w:bottom w:val="none" w:sz="0" w:space="0" w:color="auto"/>
        <w:right w:val="none" w:sz="0" w:space="0" w:color="auto"/>
      </w:divBdr>
    </w:div>
    <w:div w:id="1299409808">
      <w:marLeft w:val="0"/>
      <w:marRight w:val="0"/>
      <w:marTop w:val="0"/>
      <w:marBottom w:val="0"/>
      <w:divBdr>
        <w:top w:val="none" w:sz="0" w:space="0" w:color="auto"/>
        <w:left w:val="none" w:sz="0" w:space="0" w:color="auto"/>
        <w:bottom w:val="none" w:sz="0" w:space="0" w:color="auto"/>
        <w:right w:val="none" w:sz="0" w:space="0" w:color="auto"/>
      </w:divBdr>
    </w:div>
    <w:div w:id="12994098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2446</TotalTime>
  <Pages>36</Pages>
  <Words>11110</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Вера Филипповна</cp:lastModifiedBy>
  <cp:revision>77</cp:revision>
  <dcterms:created xsi:type="dcterms:W3CDTF">2019-09-04T10:57:00Z</dcterms:created>
  <dcterms:modified xsi:type="dcterms:W3CDTF">2021-12-28T10:02:00Z</dcterms:modified>
</cp:coreProperties>
</file>